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2AED7744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E86E5A">
        <w:rPr>
          <w:noProof w:val="0"/>
          <w:sz w:val="24"/>
        </w:rPr>
        <w:t>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90</w:t>
      </w:r>
      <w:r w:rsidR="006F223F">
        <w:rPr>
          <w:rFonts w:cs="Arial"/>
          <w:bCs/>
          <w:noProof w:val="0"/>
          <w:sz w:val="24"/>
        </w:rPr>
        <w:t>8282</w:t>
      </w:r>
    </w:p>
    <w:p w14:paraId="7FE3607D" w14:textId="48C6E5AB" w:rsidR="00A45FE2" w:rsidRPr="00CB69BA" w:rsidRDefault="00427A0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Ljubljana</w:t>
      </w:r>
      <w:r w:rsidR="00337FC9">
        <w:rPr>
          <w:noProof w:val="0"/>
          <w:sz w:val="24"/>
        </w:rPr>
        <w:t xml:space="preserve">, </w:t>
      </w:r>
      <w:r>
        <w:rPr>
          <w:noProof w:val="0"/>
          <w:sz w:val="24"/>
        </w:rPr>
        <w:t>Slovenia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26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30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D6BAD4C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B4197">
        <w:rPr>
          <w:rFonts w:ascii="Arial" w:hAnsi="Arial" w:cs="Arial"/>
          <w:b/>
          <w:bCs/>
          <w:sz w:val="24"/>
        </w:rPr>
        <w:t>Discussion o</w:t>
      </w:r>
      <w:r w:rsidR="005B685D">
        <w:rPr>
          <w:rFonts w:ascii="Arial" w:hAnsi="Arial" w:cs="Arial"/>
          <w:b/>
          <w:bCs/>
          <w:sz w:val="24"/>
        </w:rPr>
        <w:t>n</w:t>
      </w:r>
      <w:r w:rsidR="0063362C">
        <w:rPr>
          <w:rFonts w:ascii="Arial" w:hAnsi="Arial" w:cs="Arial"/>
          <w:b/>
          <w:bCs/>
          <w:sz w:val="24"/>
        </w:rPr>
        <w:t xml:space="preserve"> m</w:t>
      </w:r>
      <w:r w:rsidR="005B685D">
        <w:rPr>
          <w:rFonts w:ascii="Arial" w:hAnsi="Arial" w:cs="Arial"/>
          <w:b/>
          <w:bCs/>
          <w:sz w:val="24"/>
        </w:rPr>
        <w:t>aximum</w:t>
      </w:r>
      <w:r w:rsidR="0063362C">
        <w:rPr>
          <w:rFonts w:ascii="Arial" w:hAnsi="Arial" w:cs="Arial"/>
          <w:b/>
          <w:bCs/>
          <w:sz w:val="24"/>
        </w:rPr>
        <w:t xml:space="preserve"> </w:t>
      </w:r>
      <w:r w:rsidR="005B685D">
        <w:rPr>
          <w:rFonts w:ascii="Arial" w:hAnsi="Arial" w:cs="Arial"/>
          <w:b/>
          <w:bCs/>
          <w:sz w:val="24"/>
        </w:rPr>
        <w:t xml:space="preserve">Doppler shift </w:t>
      </w:r>
      <w:r w:rsidR="0063362C">
        <w:rPr>
          <w:rFonts w:ascii="Arial" w:hAnsi="Arial" w:cs="Arial"/>
          <w:b/>
          <w:bCs/>
          <w:sz w:val="24"/>
        </w:rPr>
        <w:t xml:space="preserve">in </w:t>
      </w:r>
      <w:r w:rsidR="004B4197">
        <w:rPr>
          <w:rFonts w:ascii="Arial" w:hAnsi="Arial" w:cs="Arial"/>
          <w:b/>
          <w:bCs/>
          <w:sz w:val="24"/>
        </w:rPr>
        <w:t xml:space="preserve">uplink </w:t>
      </w:r>
      <w:r w:rsidR="004A0797">
        <w:rPr>
          <w:rFonts w:ascii="Arial" w:hAnsi="Arial" w:cs="Arial"/>
          <w:b/>
          <w:bCs/>
          <w:sz w:val="24"/>
        </w:rPr>
        <w:t>for</w:t>
      </w:r>
      <w:r w:rsidR="004B4197">
        <w:rPr>
          <w:rFonts w:ascii="Arial" w:hAnsi="Arial" w:cs="Arial"/>
          <w:b/>
          <w:bCs/>
          <w:sz w:val="24"/>
        </w:rPr>
        <w:t xml:space="preserve"> </w:t>
      </w:r>
      <w:r w:rsidR="007F4633">
        <w:rPr>
          <w:rFonts w:ascii="Arial" w:hAnsi="Arial" w:cs="Arial"/>
          <w:b/>
          <w:bCs/>
          <w:sz w:val="24"/>
        </w:rPr>
        <w:t xml:space="preserve">Rel-16 </w:t>
      </w:r>
      <w:r w:rsidR="00940C15">
        <w:rPr>
          <w:rFonts w:ascii="Arial" w:hAnsi="Arial" w:cs="Arial"/>
          <w:b/>
          <w:bCs/>
          <w:sz w:val="24"/>
        </w:rPr>
        <w:t>NR high speed train</w:t>
      </w:r>
      <w:r w:rsidR="0063362C">
        <w:rPr>
          <w:rFonts w:ascii="Arial" w:hAnsi="Arial" w:cs="Arial"/>
          <w:b/>
          <w:bCs/>
          <w:sz w:val="24"/>
        </w:rPr>
        <w:t xml:space="preserve"> scenarios</w:t>
      </w:r>
      <w:r w:rsidR="005B685D">
        <w:rPr>
          <w:rFonts w:ascii="Arial" w:hAnsi="Arial" w:cs="Arial"/>
          <w:b/>
          <w:bCs/>
          <w:sz w:val="24"/>
        </w:rPr>
        <w:t xml:space="preserve"> </w:t>
      </w:r>
      <w:r w:rsidR="00940C15">
        <w:rPr>
          <w:rFonts w:ascii="Arial" w:hAnsi="Arial" w:cs="Arial"/>
          <w:b/>
          <w:bCs/>
          <w:sz w:val="24"/>
        </w:rPr>
        <w:t xml:space="preserve"> </w:t>
      </w:r>
      <w:r w:rsidR="00427A0A">
        <w:rPr>
          <w:rFonts w:ascii="Arial" w:hAnsi="Arial" w:cs="Arial"/>
          <w:b/>
          <w:bCs/>
          <w:sz w:val="24"/>
        </w:rPr>
        <w:t xml:space="preserve"> </w:t>
      </w:r>
      <w:r w:rsidR="00CA4251">
        <w:rPr>
          <w:rFonts w:ascii="Arial" w:hAnsi="Arial" w:cs="Arial"/>
          <w:b/>
          <w:bCs/>
          <w:sz w:val="24"/>
        </w:rPr>
        <w:t xml:space="preserve">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45226D3A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D3A9A" w:rsidRPr="00927D14">
        <w:rPr>
          <w:rFonts w:cs="Arial"/>
          <w:b/>
          <w:bCs/>
          <w:sz w:val="24"/>
        </w:rPr>
        <w:t>9</w:t>
      </w:r>
      <w:r w:rsidR="00B60A75" w:rsidRPr="00927D14">
        <w:rPr>
          <w:rFonts w:cs="Arial"/>
          <w:b/>
          <w:bCs/>
          <w:sz w:val="24"/>
        </w:rPr>
        <w:t>.</w:t>
      </w:r>
      <w:r w:rsidR="009D2ACD" w:rsidRPr="00927D14">
        <w:rPr>
          <w:rFonts w:cs="Arial"/>
          <w:b/>
          <w:bCs/>
          <w:sz w:val="24"/>
        </w:rPr>
        <w:t>1</w:t>
      </w:r>
      <w:r w:rsidR="008239F8" w:rsidRPr="00927D14">
        <w:rPr>
          <w:rFonts w:cs="Arial"/>
          <w:b/>
          <w:bCs/>
          <w:sz w:val="24"/>
        </w:rPr>
        <w:t>6</w:t>
      </w:r>
      <w:r w:rsidR="0001781D" w:rsidRPr="00927D14">
        <w:rPr>
          <w:rFonts w:cs="Arial"/>
          <w:b/>
          <w:bCs/>
          <w:sz w:val="24"/>
        </w:rPr>
        <w:t>.</w:t>
      </w:r>
      <w:r w:rsidR="00043446" w:rsidRPr="00927D14">
        <w:rPr>
          <w:rFonts w:cs="Arial"/>
          <w:b/>
          <w:bCs/>
          <w:sz w:val="24"/>
        </w:rPr>
        <w:t>2.</w:t>
      </w:r>
      <w:r w:rsidR="008239F8" w:rsidRPr="00927D14">
        <w:rPr>
          <w:rFonts w:cs="Arial"/>
          <w:b/>
          <w:bCs/>
          <w:sz w:val="24"/>
        </w:rPr>
        <w:t>3</w:t>
      </w:r>
    </w:p>
    <w:p w14:paraId="62346435" w14:textId="361E3A24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E575CF">
        <w:rPr>
          <w:rFonts w:ascii="Arial" w:hAnsi="Arial" w:cs="Arial"/>
          <w:b/>
          <w:bCs/>
          <w:sz w:val="24"/>
        </w:rPr>
        <w:t>Discussion</w:t>
      </w:r>
    </w:p>
    <w:p w14:paraId="0EF51EF2" w14:textId="6F13856D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ED3D811" w14:textId="00E3951C" w:rsidR="001812DA" w:rsidRPr="00046E9B" w:rsidRDefault="00D351FD" w:rsidP="00046E9B">
      <w:pPr>
        <w:spacing w:after="0"/>
        <w:rPr>
          <w:bCs/>
        </w:rPr>
      </w:pPr>
      <w:r>
        <w:rPr>
          <w:bCs/>
        </w:rPr>
        <w:t>A new WI on NR support for high speed train scenario</w:t>
      </w:r>
      <w:r w:rsidR="00E319C5">
        <w:rPr>
          <w:bCs/>
        </w:rPr>
        <w:t xml:space="preserve"> </w:t>
      </w:r>
      <w:r w:rsidR="00FA7CA9">
        <w:rPr>
          <w:bCs/>
        </w:rPr>
        <w:t xml:space="preserve">[1] </w:t>
      </w:r>
      <w:r w:rsidR="00E319C5">
        <w:rPr>
          <w:bCs/>
        </w:rPr>
        <w:t>was approved</w:t>
      </w:r>
      <w:r>
        <w:rPr>
          <w:bCs/>
        </w:rPr>
        <w:t xml:space="preserve"> at the RAN</w:t>
      </w:r>
      <w:r w:rsidR="005C70C3">
        <w:rPr>
          <w:bCs/>
        </w:rPr>
        <w:t>#84 meeting</w:t>
      </w:r>
      <w:r w:rsidR="001812DA">
        <w:rPr>
          <w:bCs/>
        </w:rPr>
        <w:t xml:space="preserve">. One </w:t>
      </w:r>
      <w:r w:rsidR="00CC3BBA">
        <w:rPr>
          <w:bCs/>
        </w:rPr>
        <w:t xml:space="preserve">objective </w:t>
      </w:r>
      <w:r w:rsidR="00046E9B">
        <w:rPr>
          <w:bCs/>
        </w:rPr>
        <w:t xml:space="preserve">of the WI is to investigate and determine the maximum Doppler shift based on </w:t>
      </w:r>
      <w:r w:rsidR="006F39DD">
        <w:rPr>
          <w:bCs/>
        </w:rPr>
        <w:t xml:space="preserve">the </w:t>
      </w:r>
      <w:r w:rsidR="00046E9B">
        <w:rPr>
          <w:bCs/>
        </w:rPr>
        <w:t xml:space="preserve">operating frequency, speed and NR design limitations for all UL/DL physical channels. In the WI, the considered </w:t>
      </w:r>
      <w:r w:rsidR="006F39DD">
        <w:rPr>
          <w:bCs/>
        </w:rPr>
        <w:t xml:space="preserve">target </w:t>
      </w:r>
      <w:r w:rsidR="00046E9B">
        <w:rPr>
          <w:bCs/>
        </w:rPr>
        <w:t xml:space="preserve">vehicular speed and operating frequency are </w:t>
      </w:r>
      <w:r w:rsidR="00D11D6E">
        <w:rPr>
          <w:bCs/>
        </w:rPr>
        <w:t xml:space="preserve">up to </w:t>
      </w:r>
      <w:r w:rsidR="00046E9B">
        <w:rPr>
          <w:bCs/>
        </w:rPr>
        <w:t xml:space="preserve">500 km/h and 3.6 GHz, respectively. </w:t>
      </w:r>
    </w:p>
    <w:p w14:paraId="4D75703A" w14:textId="438EC77D" w:rsidR="00723AD3" w:rsidRDefault="00723AD3" w:rsidP="006D610D">
      <w:pPr>
        <w:spacing w:after="0"/>
        <w:rPr>
          <w:bCs/>
        </w:rPr>
      </w:pPr>
    </w:p>
    <w:p w14:paraId="37F02D58" w14:textId="0243C7FB" w:rsidR="002D63AA" w:rsidRDefault="00723AD3" w:rsidP="00171463">
      <w:pPr>
        <w:spacing w:after="0"/>
        <w:rPr>
          <w:bCs/>
        </w:rPr>
      </w:pPr>
      <w:r>
        <w:rPr>
          <w:bCs/>
        </w:rPr>
        <w:t>Th</w:t>
      </w:r>
      <w:r w:rsidR="006F39DD">
        <w:rPr>
          <w:bCs/>
        </w:rPr>
        <w:t xml:space="preserve">is document </w:t>
      </w:r>
      <w:r w:rsidR="00B538BC">
        <w:rPr>
          <w:bCs/>
        </w:rPr>
        <w:t>determines</w:t>
      </w:r>
      <w:r w:rsidR="00081073">
        <w:rPr>
          <w:bCs/>
        </w:rPr>
        <w:t xml:space="preserve"> </w:t>
      </w:r>
      <w:r w:rsidR="006F39DD">
        <w:rPr>
          <w:bCs/>
        </w:rPr>
        <w:t xml:space="preserve">the </w:t>
      </w:r>
      <w:r w:rsidR="00B538BC">
        <w:rPr>
          <w:bCs/>
        </w:rPr>
        <w:t xml:space="preserve">theoretical </w:t>
      </w:r>
      <w:r w:rsidR="006F39DD">
        <w:rPr>
          <w:bCs/>
        </w:rPr>
        <w:t>maximum Doppler shift</w:t>
      </w:r>
      <w:r w:rsidR="00081073">
        <w:rPr>
          <w:bCs/>
        </w:rPr>
        <w:t xml:space="preserve">, which </w:t>
      </w:r>
      <w:r w:rsidR="00B538BC">
        <w:rPr>
          <w:bCs/>
        </w:rPr>
        <w:t>can be</w:t>
      </w:r>
      <w:r w:rsidR="00081073">
        <w:rPr>
          <w:bCs/>
        </w:rPr>
        <w:t xml:space="preserve"> </w:t>
      </w:r>
      <w:r w:rsidR="00F3283D">
        <w:rPr>
          <w:bCs/>
        </w:rPr>
        <w:t>derived</w:t>
      </w:r>
      <w:r w:rsidR="00081073">
        <w:rPr>
          <w:bCs/>
        </w:rPr>
        <w:t xml:space="preserve"> </w:t>
      </w:r>
      <w:r w:rsidR="00D277C0">
        <w:rPr>
          <w:bCs/>
        </w:rPr>
        <w:t>from</w:t>
      </w:r>
      <w:r w:rsidR="00C618CC">
        <w:rPr>
          <w:bCs/>
        </w:rPr>
        <w:t xml:space="preserve"> reference signal</w:t>
      </w:r>
      <w:r w:rsidR="00F3283D">
        <w:rPr>
          <w:bCs/>
        </w:rPr>
        <w:t xml:space="preserve"> </w:t>
      </w:r>
      <w:r w:rsidR="00D11D6E">
        <w:rPr>
          <w:bCs/>
        </w:rPr>
        <w:t xml:space="preserve">design </w:t>
      </w:r>
      <w:r w:rsidR="00F3283D">
        <w:rPr>
          <w:bCs/>
        </w:rPr>
        <w:t>structures</w:t>
      </w:r>
      <w:r w:rsidR="006F39DD">
        <w:rPr>
          <w:bCs/>
        </w:rPr>
        <w:t xml:space="preserve"> of uplink </w:t>
      </w:r>
      <w:r w:rsidR="00ED3228">
        <w:rPr>
          <w:bCs/>
        </w:rPr>
        <w:t xml:space="preserve">NR </w:t>
      </w:r>
      <w:r w:rsidR="006F39DD">
        <w:rPr>
          <w:bCs/>
        </w:rPr>
        <w:t>physical channels.</w:t>
      </w:r>
      <w:r w:rsidR="00D7347C">
        <w:rPr>
          <w:bCs/>
        </w:rPr>
        <w:t xml:space="preserve"> </w:t>
      </w:r>
      <w:r w:rsidR="006D610D">
        <w:rPr>
          <w:bCs/>
        </w:rPr>
        <w:t xml:space="preserve"> </w:t>
      </w:r>
    </w:p>
    <w:p w14:paraId="7937FA1B" w14:textId="5052B5AD" w:rsidR="00AD1811" w:rsidRPr="00DC7DC9" w:rsidRDefault="00C608C8" w:rsidP="00DC7DC9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AD1811">
        <w:t xml:space="preserve"> </w:t>
      </w:r>
    </w:p>
    <w:p w14:paraId="1A9668D1" w14:textId="2BCA6C8E" w:rsidR="002C745E" w:rsidRPr="002C745E" w:rsidRDefault="002C745E" w:rsidP="00157607">
      <w:pPr>
        <w:spacing w:after="120"/>
        <w:rPr>
          <w:u w:val="single"/>
        </w:rPr>
      </w:pPr>
      <w:r w:rsidRPr="002C745E">
        <w:rPr>
          <w:u w:val="single"/>
        </w:rPr>
        <w:t>DM-RS</w:t>
      </w:r>
    </w:p>
    <w:p w14:paraId="4D8852D9" w14:textId="7D68050B" w:rsidR="00FC010E" w:rsidRDefault="00157607" w:rsidP="00157607">
      <w:pPr>
        <w:spacing w:after="120"/>
      </w:pPr>
      <w:r>
        <w:t xml:space="preserve">For time-varying channel as in the high-speed trains scenario, the accuracy of Doppler shift estimation depends on the number of DM-RS symbols distributed in the time domain. The </w:t>
      </w:r>
      <w:r w:rsidR="005A3372">
        <w:t xml:space="preserve">minimum </w:t>
      </w:r>
      <w:r>
        <w:t xml:space="preserve">time interval </w:t>
      </w:r>
      <m:oMath>
        <m:r>
          <w:rPr>
            <w:rFonts w:ascii="Cambria Math" w:hAnsi="Cambria Math"/>
          </w:rPr>
          <m:t>∆t</m:t>
        </m:r>
      </m:oMath>
      <w:r>
        <w:t xml:space="preserve"> between 2 DM-RS symbols in one slot sets the </w:t>
      </w:r>
      <w:r w:rsidR="00A05DC5">
        <w:t xml:space="preserve">theoretical </w:t>
      </w:r>
      <w:r>
        <w:t xml:space="preserve">upper limit of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that can be accurately estimated. The </w:t>
      </w:r>
      <w:r w:rsidR="00901965">
        <w:t>theoretical maximum</w:t>
      </w:r>
      <w:r>
        <w:t xml:space="preserve"> Doppler shift can be calculated as</w:t>
      </w:r>
    </w:p>
    <w:p w14:paraId="4A58A33B" w14:textId="1EFB3B93" w:rsidR="00157607" w:rsidRDefault="001D038C" w:rsidP="00157607">
      <w:pPr>
        <w:spacing w:after="120"/>
        <w:ind w:left="3408"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2∆t</m:t>
            </m:r>
          </m:den>
        </m:f>
      </m:oMath>
      <w:r w:rsidR="00157607">
        <w:t xml:space="preserve"> </w:t>
      </w:r>
    </w:p>
    <w:p w14:paraId="6F18788D" w14:textId="6B874F50" w:rsidR="00576E81" w:rsidRDefault="00675E65" w:rsidP="00576E81">
      <w:pPr>
        <w:spacing w:after="120"/>
      </w:pPr>
      <w:r>
        <w:t>Referring to Section 6.4 in</w:t>
      </w:r>
      <w:r w:rsidR="00726C51">
        <w:t xml:space="preserve"> TS 38.211,</w:t>
      </w:r>
      <w:r w:rsidR="00FB6413">
        <w:t xml:space="preserve"> </w:t>
      </w:r>
      <w:r w:rsidR="008A6B53">
        <w:t>2</w:t>
      </w:r>
      <w:r w:rsidR="00FB6413">
        <w:t xml:space="preserve"> types of DM-RS design are supported for PUSCH, namely PUSCH mapping type A and B. The main difference between these </w:t>
      </w:r>
      <w:r w:rsidR="008A6B53">
        <w:t>2</w:t>
      </w:r>
      <w:r w:rsidR="00FB6413">
        <w:t xml:space="preserve"> types is in the location of the first DM-RS symbol.</w:t>
      </w:r>
      <w:r w:rsidR="00726C51">
        <w:t xml:space="preserve"> </w:t>
      </w:r>
      <w:r w:rsidR="002C7DCD">
        <w:t xml:space="preserve">Table 1 </w:t>
      </w:r>
      <w:r w:rsidR="00F02A0D">
        <w:t xml:space="preserve">shows </w:t>
      </w:r>
      <w:r w:rsidR="0074688D">
        <w:t>the DM-RS structure of PUSCH mapping type A and B</w:t>
      </w:r>
      <w:r w:rsidR="00FB6413">
        <w:t>, which is taken from</w:t>
      </w:r>
      <w:r w:rsidR="004A2BED">
        <w:t xml:space="preserve"> Table 6.4.1.1</w:t>
      </w:r>
      <w:r w:rsidR="00171625">
        <w:t>.3-3 in TS 38.211</w:t>
      </w:r>
      <w:r w:rsidR="0074688D">
        <w:t>.</w:t>
      </w:r>
      <w:r w:rsidR="00576E81">
        <w:t xml:space="preserve"> For PUSCH mapping type A:</w:t>
      </w:r>
    </w:p>
    <w:p w14:paraId="18D5AD24" w14:textId="77777777" w:rsidR="00576E81" w:rsidRDefault="00576E81" w:rsidP="00576E81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 w14:anchorId="0AE4ED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15pt" o:ole="">
            <v:imagedata r:id="rId8" o:title=""/>
          </v:shape>
          <o:OLEObject Type="Embed" ProgID="Equation.3" ShapeID="_x0000_i1025" DrawAspect="Content" ObjectID="_1627485265" r:id="rId9"/>
        </w:object>
      </w:r>
      <w:r>
        <w:t xml:space="preserve"> is defined relative to the start of the slot if frequency hopping is disabled and relative to the start of each hop in case frequency hopping is enabled</w:t>
      </w:r>
    </w:p>
    <w:p w14:paraId="585FF18D" w14:textId="77777777" w:rsidR="00576E81" w:rsidRDefault="00576E81" w:rsidP="00576E81">
      <w:pPr>
        <w:pStyle w:val="B2"/>
      </w:pPr>
      <w:r>
        <w:t>-</w:t>
      </w:r>
      <w:r>
        <w:tab/>
      </w:r>
      <w:r w:rsidRPr="009A1E80">
        <w:rPr>
          <w:position w:val="-10"/>
        </w:rPr>
        <w:object w:dxaOrig="200" w:dyaOrig="300" w14:anchorId="0B7572DA">
          <v:shape id="_x0000_i1026" type="#_x0000_t75" style="width:7.5pt;height:14.15pt" o:ole="">
            <v:imagedata r:id="rId10" o:title=""/>
          </v:shape>
          <o:OLEObject Type="Embed" ProgID="Equation.3" ShapeID="_x0000_i1026" DrawAspect="Content" ObjectID="_1627485266" r:id="rId11"/>
        </w:object>
      </w:r>
      <w:r>
        <w:t xml:space="preserve"> is given by the higher-layer parameter </w:t>
      </w:r>
      <w:proofErr w:type="spellStart"/>
      <w:r w:rsidRPr="00346E5E">
        <w:rPr>
          <w:i/>
        </w:rPr>
        <w:t>dmrs</w:t>
      </w:r>
      <w:proofErr w:type="spellEnd"/>
      <w:r w:rsidRPr="00346E5E">
        <w:rPr>
          <w:i/>
        </w:rPr>
        <w:t>-</w:t>
      </w:r>
      <w:proofErr w:type="spellStart"/>
      <w:r w:rsidRPr="00346E5E">
        <w:rPr>
          <w:i/>
        </w:rPr>
        <w:t>TypeA</w:t>
      </w:r>
      <w:proofErr w:type="spellEnd"/>
      <w:r w:rsidRPr="00346E5E">
        <w:rPr>
          <w:i/>
        </w:rPr>
        <w:t>-Position</w:t>
      </w:r>
    </w:p>
    <w:p w14:paraId="73C2A641" w14:textId="77777777" w:rsidR="00576E81" w:rsidRDefault="00576E81" w:rsidP="00576E81">
      <w:pPr>
        <w:spacing w:after="120"/>
      </w:pPr>
      <w:r>
        <w:t>and for PUSCH mapping type B:</w:t>
      </w:r>
    </w:p>
    <w:p w14:paraId="0D710B5F" w14:textId="77777777" w:rsidR="00576E81" w:rsidRDefault="00576E81" w:rsidP="00576E81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 w14:anchorId="33C3B929">
          <v:shape id="_x0000_i1027" type="#_x0000_t75" style="width:7.5pt;height:14.15pt" o:ole="">
            <v:imagedata r:id="rId8" o:title=""/>
          </v:shape>
          <o:OLEObject Type="Embed" ProgID="Equation.3" ShapeID="_x0000_i1027" DrawAspect="Content" ObjectID="_1627485267" r:id="rId12"/>
        </w:object>
      </w:r>
      <w:r>
        <w:t xml:space="preserve"> is defined relative to the start of the scheduled PUSCH resources</w:t>
      </w:r>
      <w:r w:rsidRPr="00A469E7">
        <w:t xml:space="preserve"> </w:t>
      </w:r>
      <w:r>
        <w:t>if frequency hopping is disabled and relative to the start of each hop in case frequency hopping is enabled</w:t>
      </w:r>
    </w:p>
    <w:p w14:paraId="44CDE373" w14:textId="77777777" w:rsidR="00576E81" w:rsidRDefault="00576E81" w:rsidP="00576E81">
      <w:pPr>
        <w:pStyle w:val="B2"/>
      </w:pPr>
      <w:r>
        <w:t>-</w:t>
      </w:r>
      <w:r>
        <w:tab/>
      </w:r>
      <w:r w:rsidRPr="009A1E80">
        <w:rPr>
          <w:position w:val="-10"/>
        </w:rPr>
        <w:object w:dxaOrig="520" w:dyaOrig="300" w14:anchorId="76A33AEC">
          <v:shape id="_x0000_i1028" type="#_x0000_t75" style="width:28.7pt;height:14.15pt" o:ole="">
            <v:imagedata r:id="rId13" o:title=""/>
          </v:shape>
          <o:OLEObject Type="Embed" ProgID="Equation.3" ShapeID="_x0000_i1028" DrawAspect="Content" ObjectID="_1627485268" r:id="rId14"/>
        </w:object>
      </w:r>
      <w:r>
        <w:t xml:space="preserve"> </w:t>
      </w:r>
    </w:p>
    <w:p w14:paraId="61319547" w14:textId="362148CE" w:rsidR="0074688D" w:rsidRDefault="004E285C" w:rsidP="00726C51">
      <w:pPr>
        <w:spacing w:after="120"/>
      </w:pPr>
      <w:r>
        <w:t xml:space="preserve">From </w:t>
      </w:r>
      <w:r w:rsidR="00576E81">
        <w:t>T</w:t>
      </w:r>
      <w:r>
        <w:t xml:space="preserve">able </w:t>
      </w:r>
      <w:r w:rsidR="00576E81">
        <w:t xml:space="preserve">1, </w:t>
      </w:r>
      <w:proofErr w:type="gramStart"/>
      <w:r w:rsidR="001B503A">
        <w:t>it can be seen that</w:t>
      </w:r>
      <w:r w:rsidR="00705197">
        <w:t xml:space="preserve"> </w:t>
      </w:r>
      <w:r w:rsidR="006E7AD5">
        <w:t>PUSCH</w:t>
      </w:r>
      <w:proofErr w:type="gramEnd"/>
      <w:r w:rsidR="006E7AD5">
        <w:t xml:space="preserve"> supports </w:t>
      </w:r>
      <w:r w:rsidR="00705197">
        <w:t xml:space="preserve">the DM-RS density </w:t>
      </w:r>
      <w:r w:rsidR="003151AE">
        <w:t>per slot</w:t>
      </w:r>
      <w:r w:rsidR="00705197">
        <w:t xml:space="preserve"> </w:t>
      </w:r>
      <w:r w:rsidR="00C307C8">
        <w:t xml:space="preserve">can increase from one up to four symbols. </w:t>
      </w:r>
      <w:r w:rsidR="00705197">
        <w:t xml:space="preserve"> </w:t>
      </w:r>
      <w:r w:rsidR="001B503A">
        <w:t xml:space="preserve"> </w:t>
      </w:r>
      <w:r w:rsidR="004D1EE3">
        <w:t xml:space="preserve"> </w:t>
      </w:r>
    </w:p>
    <w:p w14:paraId="45FFD88E" w14:textId="3A0400B8" w:rsidR="001B503A" w:rsidRDefault="00FB4561" w:rsidP="00726C51">
      <w:pPr>
        <w:spacing w:after="120"/>
      </w:pPr>
      <w:r>
        <w:t xml:space="preserve">Tables 2-4 </w:t>
      </w:r>
      <w:r w:rsidR="00D91D44">
        <w:t xml:space="preserve">show the achievable maximum Doppler shift </w:t>
      </w:r>
      <w:r w:rsidR="00594BAF">
        <w:t>for</w:t>
      </w:r>
      <w:r w:rsidR="00D91D44">
        <w:t xml:space="preserve"> different DM-RS density corresponding to Table 1 for PUSCH mapping type A and SCS = 15 kHz, 30 kHz and 60 kHz.</w:t>
      </w:r>
    </w:p>
    <w:p w14:paraId="206ADABE" w14:textId="7187A939" w:rsidR="00D91D44" w:rsidRDefault="008A6B53" w:rsidP="00726C51">
      <w:pPr>
        <w:spacing w:after="120"/>
      </w:pPr>
      <w:r>
        <w:t xml:space="preserve">Tables 5-7 show the maximum </w:t>
      </w:r>
      <w:r w:rsidR="00165DF0">
        <w:t xml:space="preserve">achievable </w:t>
      </w:r>
      <w:r>
        <w:t xml:space="preserve">Doppler shift for PUSCH mapping type B. </w:t>
      </w:r>
    </w:p>
    <w:p w14:paraId="06043052" w14:textId="589BF43C" w:rsidR="001B503A" w:rsidRDefault="001B503A" w:rsidP="00726C51">
      <w:pPr>
        <w:spacing w:after="120"/>
      </w:pPr>
    </w:p>
    <w:p w14:paraId="475EEA4B" w14:textId="77777777" w:rsidR="001B503A" w:rsidRDefault="001B503A" w:rsidP="00726C51">
      <w:pPr>
        <w:spacing w:after="120"/>
      </w:pPr>
    </w:p>
    <w:p w14:paraId="39CFA3AA" w14:textId="77777777" w:rsidR="001B503A" w:rsidRDefault="001B503A" w:rsidP="00726C51">
      <w:pPr>
        <w:spacing w:after="120"/>
      </w:pPr>
    </w:p>
    <w:p w14:paraId="193BF9C7" w14:textId="74949D1D" w:rsidR="002C7DCD" w:rsidRDefault="002C7DCD" w:rsidP="00726C51">
      <w:pPr>
        <w:spacing w:after="120"/>
      </w:pPr>
      <w:r>
        <w:t xml:space="preserve">Table 1: </w:t>
      </w:r>
      <w:r w:rsidRPr="00D313B6">
        <w:t>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 w14:anchorId="274F856A">
          <v:shape id="_x0000_i1029" type="#_x0000_t75" style="width:7.5pt;height:14.15pt" o:ole="">
            <v:imagedata r:id="rId15" o:title=""/>
          </v:shape>
          <o:OLEObject Type="Embed" ProgID="Equation.3" ShapeID="_x0000_i1029" DrawAspect="Content" ObjectID="_1627485269" r:id="rId16"/>
        </w:object>
      </w:r>
      <w:r>
        <w:t xml:space="preserve"> within a slot for single-symbol DM-RS and intra-slot frequency hopping disabled</w:t>
      </w:r>
      <w:r w:rsidR="00F02A0D">
        <w:t xml:space="preserve"> (</w:t>
      </w:r>
      <w:r w:rsidR="00F02A0D" w:rsidRPr="00D313B6">
        <w:t xml:space="preserve">Table </w:t>
      </w:r>
      <w:r w:rsidR="00F02A0D">
        <w:t>6</w:t>
      </w:r>
      <w:r w:rsidR="00F02A0D" w:rsidRPr="00D313B6">
        <w:t>.4.1.1.</w:t>
      </w:r>
      <w:r w:rsidR="00F02A0D">
        <w:t>3</w:t>
      </w:r>
      <w:r w:rsidR="00F02A0D" w:rsidRPr="00D313B6">
        <w:t>-</w:t>
      </w:r>
      <w:r w:rsidR="00F02A0D">
        <w:t>3, TS 38.211)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1"/>
        <w:gridCol w:w="851"/>
        <w:gridCol w:w="945"/>
        <w:gridCol w:w="1134"/>
        <w:gridCol w:w="645"/>
        <w:gridCol w:w="850"/>
        <w:gridCol w:w="993"/>
        <w:gridCol w:w="1134"/>
      </w:tblGrid>
      <w:tr w:rsidR="002C7DCD" w:rsidRPr="007903CC" w14:paraId="4C20356D" w14:textId="77777777" w:rsidTr="007D062B">
        <w:trPr>
          <w:jc w:val="center"/>
        </w:trPr>
        <w:tc>
          <w:tcPr>
            <w:tcW w:w="956" w:type="dxa"/>
            <w:vMerge w:val="restart"/>
            <w:shd w:val="clear" w:color="auto" w:fill="auto"/>
          </w:tcPr>
          <w:p w14:paraId="12E88C2C" w14:textId="77777777" w:rsidR="002C7DCD" w:rsidRPr="007903CC" w:rsidRDefault="001D038C" w:rsidP="007D062B">
            <w:pPr>
              <w:pStyle w:val="TAH"/>
              <w:rPr>
                <w:rFonts w:eastAsia="Batang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2C7DCD">
              <w:rPr>
                <w:rFonts w:eastAsia="Batang"/>
                <w:b w:val="0"/>
                <w:sz w:val="20"/>
              </w:rPr>
              <w:t xml:space="preserve"> </w:t>
            </w:r>
            <w:r w:rsidR="002C7DCD" w:rsidRPr="007903CC">
              <w:rPr>
                <w:rFonts w:eastAsia="Batang"/>
              </w:rPr>
              <w:t xml:space="preserve"> in symbols</w:t>
            </w:r>
          </w:p>
        </w:tc>
        <w:tc>
          <w:tcPr>
            <w:tcW w:w="7403" w:type="dxa"/>
            <w:gridSpan w:val="8"/>
            <w:tcBorders>
              <w:bottom w:val="nil"/>
            </w:tcBorders>
            <w:shd w:val="clear" w:color="auto" w:fill="auto"/>
          </w:tcPr>
          <w:p w14:paraId="7E563445" w14:textId="77777777" w:rsidR="002C7DCD" w:rsidRDefault="002C7DCD" w:rsidP="007D062B">
            <w:pPr>
              <w:pStyle w:val="TAH"/>
              <w:rPr>
                <w:position w:val="-10"/>
              </w:rPr>
            </w:pPr>
            <w:r w:rsidRPr="007903CC">
              <w:rPr>
                <w:rFonts w:eastAsia="Batang"/>
              </w:rPr>
              <w:t xml:space="preserve">DM-RS positions </w:t>
            </w:r>
            <w:r w:rsidRPr="007903CC">
              <w:rPr>
                <w:rFonts w:eastAsia="Batang"/>
                <w:position w:val="-6"/>
              </w:rPr>
              <w:object w:dxaOrig="160" w:dyaOrig="300" w14:anchorId="47798033">
                <v:shape id="_x0000_i1030" type="#_x0000_t75" style="width:7.5pt;height:14.15pt" o:ole="">
                  <v:imagedata r:id="rId15" o:title=""/>
                </v:shape>
                <o:OLEObject Type="Embed" ProgID="Equation.3" ShapeID="_x0000_i1030" DrawAspect="Content" ObjectID="_1627485270" r:id="rId17"/>
              </w:object>
            </w:r>
          </w:p>
        </w:tc>
      </w:tr>
      <w:tr w:rsidR="002C7DCD" w:rsidRPr="007903CC" w14:paraId="3FE82674" w14:textId="77777777" w:rsidTr="007D062B">
        <w:trPr>
          <w:jc w:val="center"/>
        </w:trPr>
        <w:tc>
          <w:tcPr>
            <w:tcW w:w="956" w:type="dxa"/>
            <w:vMerge/>
            <w:tcBorders>
              <w:right w:val="nil"/>
            </w:tcBorders>
            <w:shd w:val="clear" w:color="auto" w:fill="auto"/>
          </w:tcPr>
          <w:p w14:paraId="0AAE61E7" w14:textId="77777777" w:rsidR="002C7DCD" w:rsidRPr="007903CC" w:rsidRDefault="002C7DCD" w:rsidP="007D062B">
            <w:pPr>
              <w:pStyle w:val="TAH"/>
              <w:rPr>
                <w:rFonts w:eastAsia="Batang"/>
              </w:rPr>
            </w:pPr>
          </w:p>
        </w:tc>
        <w:tc>
          <w:tcPr>
            <w:tcW w:w="3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A372" w14:textId="77777777" w:rsidR="002C7DCD" w:rsidRPr="007903CC" w:rsidRDefault="002C7DCD" w:rsidP="007D062B">
            <w:pPr>
              <w:pStyle w:val="TAH"/>
              <w:rPr>
                <w:rFonts w:eastAsia="Batang"/>
              </w:rPr>
            </w:pPr>
            <w:r w:rsidRPr="007903CC">
              <w:rPr>
                <w:rFonts w:eastAsia="Batang"/>
              </w:rPr>
              <w:t>PUSCH mapping type A</w:t>
            </w:r>
          </w:p>
        </w:tc>
        <w:tc>
          <w:tcPr>
            <w:tcW w:w="3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014607" w14:textId="77777777" w:rsidR="002C7DCD" w:rsidRDefault="002C7DCD" w:rsidP="007D062B">
            <w:pPr>
              <w:pStyle w:val="TAH"/>
              <w:rPr>
                <w:position w:val="-10"/>
              </w:rPr>
            </w:pPr>
            <w:r w:rsidRPr="007903CC">
              <w:rPr>
                <w:rFonts w:eastAsia="Batang"/>
              </w:rPr>
              <w:t xml:space="preserve">PUSCH mapping type </w:t>
            </w:r>
            <w:r>
              <w:rPr>
                <w:rFonts w:eastAsia="Batang"/>
              </w:rPr>
              <w:t>B</w:t>
            </w:r>
          </w:p>
        </w:tc>
      </w:tr>
      <w:tr w:rsidR="002C7DCD" w:rsidRPr="007903CC" w14:paraId="5510EB83" w14:textId="77777777" w:rsidTr="007D062B">
        <w:trPr>
          <w:jc w:val="center"/>
        </w:trPr>
        <w:tc>
          <w:tcPr>
            <w:tcW w:w="956" w:type="dxa"/>
            <w:vMerge/>
            <w:shd w:val="clear" w:color="auto" w:fill="auto"/>
          </w:tcPr>
          <w:p w14:paraId="4817F48D" w14:textId="77777777" w:rsidR="002C7DCD" w:rsidRPr="007903CC" w:rsidRDefault="002C7DCD" w:rsidP="007D062B">
            <w:pPr>
              <w:pStyle w:val="TAH"/>
              <w:rPr>
                <w:rFonts w:eastAsia="Batang"/>
              </w:rPr>
            </w:pPr>
          </w:p>
        </w:tc>
        <w:tc>
          <w:tcPr>
            <w:tcW w:w="3781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D98D7" w14:textId="77777777" w:rsidR="002C7DCD" w:rsidRPr="007903CC" w:rsidRDefault="002C7DCD" w:rsidP="007D062B">
            <w:pPr>
              <w:pStyle w:val="TAH"/>
              <w:rPr>
                <w:rFonts w:eastAsia="Batang"/>
              </w:rPr>
            </w:pPr>
            <w:proofErr w:type="spellStart"/>
            <w:r w:rsidRPr="00085599">
              <w:rPr>
                <w:rFonts w:eastAsia="Batang"/>
                <w:i/>
              </w:rPr>
              <w:t>dmrs-AdditionalPosition</w:t>
            </w:r>
            <w:proofErr w:type="spellEnd"/>
          </w:p>
        </w:tc>
        <w:tc>
          <w:tcPr>
            <w:tcW w:w="362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AD6538" w14:textId="77777777" w:rsidR="002C7DCD" w:rsidRDefault="002C7DCD" w:rsidP="007D062B">
            <w:pPr>
              <w:pStyle w:val="TAH"/>
              <w:rPr>
                <w:position w:val="-10"/>
              </w:rPr>
            </w:pPr>
            <w:proofErr w:type="spellStart"/>
            <w:r w:rsidRPr="00085599">
              <w:rPr>
                <w:rFonts w:eastAsia="Batang"/>
                <w:i/>
              </w:rPr>
              <w:t>dmrs-AdditionalPosition</w:t>
            </w:r>
            <w:proofErr w:type="spellEnd"/>
          </w:p>
        </w:tc>
      </w:tr>
      <w:tr w:rsidR="002C7DCD" w:rsidRPr="007903CC" w14:paraId="007F7EB4" w14:textId="77777777" w:rsidTr="007D062B">
        <w:trPr>
          <w:jc w:val="center"/>
        </w:trPr>
        <w:tc>
          <w:tcPr>
            <w:tcW w:w="956" w:type="dxa"/>
            <w:vMerge/>
            <w:tcBorders>
              <w:right w:val="nil"/>
            </w:tcBorders>
            <w:shd w:val="clear" w:color="auto" w:fill="auto"/>
          </w:tcPr>
          <w:p w14:paraId="0527D616" w14:textId="77777777" w:rsidR="002C7DCD" w:rsidRPr="007903CC" w:rsidRDefault="002C7DCD" w:rsidP="007D062B">
            <w:pPr>
              <w:pStyle w:val="TAH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C722" w14:textId="77777777" w:rsidR="002C7DCD" w:rsidRPr="007903CC" w:rsidRDefault="002C7DCD" w:rsidP="007D062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4594" w14:textId="77777777" w:rsidR="002C7DCD" w:rsidRPr="007903CC" w:rsidRDefault="002C7DCD" w:rsidP="007D062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43FE" w14:textId="77777777" w:rsidR="002C7DCD" w:rsidRPr="007903CC" w:rsidRDefault="002C7DCD" w:rsidP="007D062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F1940" w14:textId="77777777" w:rsidR="002C7DCD" w:rsidRPr="007903CC" w:rsidRDefault="002C7DCD" w:rsidP="007D062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3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8C02" w14:textId="77777777" w:rsidR="002C7DCD" w:rsidRPr="007903CC" w:rsidRDefault="002C7DCD" w:rsidP="007D062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07D0" w14:textId="77777777" w:rsidR="002C7DCD" w:rsidRPr="007903CC" w:rsidRDefault="002C7DCD" w:rsidP="007D062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7D4B" w14:textId="77777777" w:rsidR="002C7DCD" w:rsidRPr="007903CC" w:rsidRDefault="002C7DCD" w:rsidP="007D062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DB9212" w14:textId="77777777" w:rsidR="002C7DCD" w:rsidRPr="007903CC" w:rsidRDefault="002C7DCD" w:rsidP="007D062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3</w:t>
            </w:r>
          </w:p>
        </w:tc>
      </w:tr>
      <w:tr w:rsidR="002C7DCD" w:rsidRPr="007903CC" w14:paraId="464A86EA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362C81C7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&lt;4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47B8695" w14:textId="77777777" w:rsidR="002C7DCD" w:rsidRPr="007903CC" w:rsidRDefault="002C7DCD" w:rsidP="007D062B">
            <w:pPr>
              <w:pStyle w:val="TAC"/>
            </w:pPr>
            <w:r w:rsidRPr="007903CC"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E6FEE2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45CD0E80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B21BA4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</w:tcPr>
          <w:p w14:paraId="59DB45EF" w14:textId="20D4FAD0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B38032A" wp14:editId="5FAD925E">
                  <wp:extent cx="95250" cy="180975"/>
                  <wp:effectExtent l="0" t="0" r="0" b="9525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C16B61E" w14:textId="66E353CF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4EDE258B" wp14:editId="2216FC8C">
                  <wp:extent cx="95250" cy="180975"/>
                  <wp:effectExtent l="0" t="0" r="0" b="9525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E558401" w14:textId="54568518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3B5323AE" wp14:editId="58E495E0">
                  <wp:extent cx="95250" cy="180975"/>
                  <wp:effectExtent l="0" t="0" r="0" b="9525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B5CB71" w14:textId="7EAD80F3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F8CB069" wp14:editId="7DB40840">
                  <wp:extent cx="95250" cy="180975"/>
                  <wp:effectExtent l="0" t="0" r="0" b="9525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7DCD" w:rsidRPr="007903CC" w14:paraId="35644B75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3426A92F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4A35324F" w14:textId="5A19C487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5358A30E" wp14:editId="228EC49F">
                  <wp:extent cx="95250" cy="180975"/>
                  <wp:effectExtent l="0" t="0" r="0" b="9525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75D7F06A" w14:textId="3EF8DCB4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0A74341E" wp14:editId="4AC33C9B">
                  <wp:extent cx="95250" cy="180975"/>
                  <wp:effectExtent l="0" t="0" r="0" b="952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</w:tcPr>
          <w:p w14:paraId="782F0C0A" w14:textId="677FD649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2700292F" wp14:editId="276BA403">
                  <wp:extent cx="95250" cy="180975"/>
                  <wp:effectExtent l="0" t="0" r="0" b="9525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</w:tcPr>
          <w:p w14:paraId="3FEDCD73" w14:textId="46FB6BA1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C38B216" wp14:editId="64525E60">
                  <wp:extent cx="95250" cy="180975"/>
                  <wp:effectExtent l="0" t="0" r="0" b="952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</w:tcPr>
          <w:p w14:paraId="20EF8B52" w14:textId="1F5B738E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614D0CE" wp14:editId="2F746535">
                  <wp:extent cx="95250" cy="180975"/>
                  <wp:effectExtent l="0" t="0" r="0" b="9525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20C09AC3" w14:textId="696D66A4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579B4E5E" wp14:editId="50DDD627">
                  <wp:extent cx="95250" cy="180975"/>
                  <wp:effectExtent l="0" t="0" r="0" b="9525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shd w:val="clear" w:color="auto" w:fill="auto"/>
          </w:tcPr>
          <w:p w14:paraId="17FDF9BE" w14:textId="46A904B8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7C1A5CB0" wp14:editId="0E9A0B1D">
                  <wp:extent cx="95250" cy="180975"/>
                  <wp:effectExtent l="0" t="0" r="0" b="9525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</w:tcPr>
          <w:p w14:paraId="0562ABC5" w14:textId="2C63EEF5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A62C566" wp14:editId="56E50E56">
                  <wp:extent cx="95250" cy="180975"/>
                  <wp:effectExtent l="0" t="0" r="0" b="9525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7DCD" w:rsidRPr="007903CC" w14:paraId="6C336F50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63AF8565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F9D4EE1" w14:textId="1D2B762D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5A3B9E77" wp14:editId="0175BEF5">
                  <wp:extent cx="95250" cy="180975"/>
                  <wp:effectExtent l="0" t="0" r="0" b="9525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30E7E9C0" w14:textId="52EA2016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C3B0EDA" wp14:editId="6E191290">
                  <wp:extent cx="95250" cy="180975"/>
                  <wp:effectExtent l="0" t="0" r="0" b="9525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</w:tcPr>
          <w:p w14:paraId="4BFF46B0" w14:textId="1FB6F047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0B58FF2" wp14:editId="1E14D187">
                  <wp:extent cx="95250" cy="180975"/>
                  <wp:effectExtent l="0" t="0" r="0" b="9525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</w:tcPr>
          <w:p w14:paraId="1B47A2E9" w14:textId="28B2AAC4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0600D16" wp14:editId="7CA03232">
                  <wp:extent cx="95250" cy="180975"/>
                  <wp:effectExtent l="0" t="0" r="0" b="9525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</w:tcPr>
          <w:p w14:paraId="2641775F" w14:textId="388C65F3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FE2B41F" wp14:editId="424051BC">
                  <wp:extent cx="95250" cy="180975"/>
                  <wp:effectExtent l="0" t="0" r="0" b="9525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388D503A" w14:textId="0DC1FCA7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4724ECC4" wp14:editId="44A51FCE">
                  <wp:extent cx="95250" cy="180975"/>
                  <wp:effectExtent l="0" t="0" r="0" b="952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993" w:type="dxa"/>
            <w:shd w:val="clear" w:color="auto" w:fill="auto"/>
          </w:tcPr>
          <w:p w14:paraId="204B9D4F" w14:textId="7F56D990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6E9BFD6E" wp14:editId="5ACCD6BC">
                  <wp:extent cx="95250" cy="180975"/>
                  <wp:effectExtent l="0" t="0" r="0" b="9525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1134" w:type="dxa"/>
            <w:shd w:val="clear" w:color="auto" w:fill="auto"/>
          </w:tcPr>
          <w:p w14:paraId="0FDEAA2E" w14:textId="15A66FEA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1566A2E" wp14:editId="2CB0CC9D">
                  <wp:extent cx="95250" cy="180975"/>
                  <wp:effectExtent l="0" t="0" r="0" b="9525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</w:tr>
      <w:tr w:rsidR="002C7DCD" w:rsidRPr="007903CC" w14:paraId="0AAB3476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0C4250A5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671C71BA" w14:textId="1B4F37B2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1B34656B" wp14:editId="25968A95">
                  <wp:extent cx="95250" cy="180975"/>
                  <wp:effectExtent l="0" t="0" r="0" b="9525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4943D7B8" w14:textId="0A1C0442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4237357" wp14:editId="470446C6">
                  <wp:extent cx="95250" cy="180975"/>
                  <wp:effectExtent l="0" t="0" r="0" b="9525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</w:tcPr>
          <w:p w14:paraId="4AB77DF1" w14:textId="37B29E5C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F0CB6A9" wp14:editId="7ED11F81">
                  <wp:extent cx="95250" cy="180975"/>
                  <wp:effectExtent l="0" t="0" r="0" b="9525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</w:tcPr>
          <w:p w14:paraId="7C67670E" w14:textId="700DF159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5C83401" wp14:editId="37B32E8F">
                  <wp:extent cx="95250" cy="180975"/>
                  <wp:effectExtent l="0" t="0" r="0" b="9525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</w:tcPr>
          <w:p w14:paraId="25E9827E" w14:textId="071B14A0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2C7FF690" wp14:editId="74AF60A2">
                  <wp:extent cx="95250" cy="180975"/>
                  <wp:effectExtent l="0" t="0" r="0" b="9525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0A3FDFBD" w14:textId="414C79C4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4422B0E1" wp14:editId="2AE8D552">
                  <wp:extent cx="95250" cy="180975"/>
                  <wp:effectExtent l="0" t="0" r="0" b="9525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993" w:type="dxa"/>
            <w:shd w:val="clear" w:color="auto" w:fill="auto"/>
          </w:tcPr>
          <w:p w14:paraId="4F76FF78" w14:textId="2BF755C7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01E874EB" wp14:editId="44EBFA8A">
                  <wp:extent cx="95250" cy="180975"/>
                  <wp:effectExtent l="0" t="0" r="0" b="9525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1134" w:type="dxa"/>
            <w:shd w:val="clear" w:color="auto" w:fill="auto"/>
          </w:tcPr>
          <w:p w14:paraId="23338612" w14:textId="05AD411D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DDA124B" wp14:editId="4D5D0C4A">
                  <wp:extent cx="95250" cy="180975"/>
                  <wp:effectExtent l="0" t="0" r="0" b="9525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</w:tr>
      <w:tr w:rsidR="002C7DCD" w:rsidRPr="007903CC" w14:paraId="21E6E26F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65085720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0C0352AD" w14:textId="3E315412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1FCA68F" wp14:editId="0270D894">
                  <wp:extent cx="95250" cy="180975"/>
                  <wp:effectExtent l="0" t="0" r="0" b="952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76876779" w14:textId="7B14C27F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48E883B" wp14:editId="2A2F7E80">
                  <wp:extent cx="95250" cy="180975"/>
                  <wp:effectExtent l="0" t="0" r="0" b="952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</w:tcPr>
          <w:p w14:paraId="439988BD" w14:textId="0E4595A8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B0CEF77" wp14:editId="00566AA3">
                  <wp:extent cx="95250" cy="180975"/>
                  <wp:effectExtent l="0" t="0" r="0" b="952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</w:tcPr>
          <w:p w14:paraId="741F9732" w14:textId="2B5EC343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A4B6C43" wp14:editId="273EB2D1">
                  <wp:extent cx="95250" cy="180975"/>
                  <wp:effectExtent l="0" t="0" r="0" b="952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</w:tcPr>
          <w:p w14:paraId="7AF83F83" w14:textId="7FC540E8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A8543D8" wp14:editId="2DD92DF8">
                  <wp:extent cx="95250" cy="180975"/>
                  <wp:effectExtent l="0" t="0" r="0" b="952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20A98997" w14:textId="6902D7BC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258898E7" wp14:editId="59714221">
                  <wp:extent cx="95250" cy="180975"/>
                  <wp:effectExtent l="0" t="0" r="0" b="952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993" w:type="dxa"/>
            <w:shd w:val="clear" w:color="auto" w:fill="auto"/>
          </w:tcPr>
          <w:p w14:paraId="23102938" w14:textId="013199A1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045E8AD2" wp14:editId="3D9E6912">
                  <wp:extent cx="95250" cy="180975"/>
                  <wp:effectExtent l="0" t="0" r="0" b="9525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1134" w:type="dxa"/>
            <w:shd w:val="clear" w:color="auto" w:fill="auto"/>
          </w:tcPr>
          <w:p w14:paraId="3E0A0822" w14:textId="49614040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A0056E8" wp14:editId="134496FE">
                  <wp:extent cx="95250" cy="180975"/>
                  <wp:effectExtent l="0" t="0" r="0" b="952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</w:tr>
      <w:tr w:rsidR="002C7DCD" w:rsidRPr="007903CC" w14:paraId="51978A9C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31898D3F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04FC8A53" w14:textId="188ED1D5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A12DA19" wp14:editId="7DEA175A">
                  <wp:extent cx="95250" cy="180975"/>
                  <wp:effectExtent l="0" t="0" r="0" b="952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67533CDC" w14:textId="64553CA5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0045C66E" wp14:editId="4893ACB3">
                  <wp:extent cx="95250" cy="180975"/>
                  <wp:effectExtent l="0" t="0" r="0" b="952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945" w:type="dxa"/>
            <w:shd w:val="clear" w:color="auto" w:fill="auto"/>
          </w:tcPr>
          <w:p w14:paraId="7F52B24A" w14:textId="6CB4E84D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0FDA192B" wp14:editId="045FDD2E">
                  <wp:extent cx="95250" cy="180975"/>
                  <wp:effectExtent l="0" t="0" r="0" b="952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28EB014" w14:textId="7D2F7E38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D044ABC" wp14:editId="00C0BD6C">
                  <wp:extent cx="95250" cy="180975"/>
                  <wp:effectExtent l="0" t="0" r="0" b="952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645" w:type="dxa"/>
            <w:shd w:val="clear" w:color="auto" w:fill="auto"/>
          </w:tcPr>
          <w:p w14:paraId="5705B805" w14:textId="6673F182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8B3D469" wp14:editId="7223E779">
                  <wp:extent cx="95250" cy="180975"/>
                  <wp:effectExtent l="0" t="0" r="0" b="952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11717FF8" w14:textId="3E55C81A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5E8A273" wp14:editId="42C94480">
                  <wp:extent cx="95250" cy="180975"/>
                  <wp:effectExtent l="0" t="0" r="0" b="952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6</w:t>
            </w:r>
          </w:p>
        </w:tc>
        <w:tc>
          <w:tcPr>
            <w:tcW w:w="993" w:type="dxa"/>
            <w:shd w:val="clear" w:color="auto" w:fill="auto"/>
          </w:tcPr>
          <w:p w14:paraId="4A471300" w14:textId="75E93E9A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8ACFB9B" wp14:editId="652C774A">
                  <wp:extent cx="95250" cy="180975"/>
                  <wp:effectExtent l="0" t="0" r="0" b="952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  <w:tc>
          <w:tcPr>
            <w:tcW w:w="1134" w:type="dxa"/>
            <w:shd w:val="clear" w:color="auto" w:fill="auto"/>
          </w:tcPr>
          <w:p w14:paraId="23B0D2E6" w14:textId="5A59E0B3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F3D3D60" wp14:editId="75DDD5A4">
                  <wp:extent cx="95250" cy="180975"/>
                  <wp:effectExtent l="0" t="0" r="0" b="952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</w:tr>
      <w:tr w:rsidR="002C7DCD" w:rsidRPr="007903CC" w14:paraId="665D04E2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3DAD6055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F5578AB" w14:textId="4FB0DB00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B68846F" wp14:editId="06B7AE92">
                  <wp:extent cx="95250" cy="180975"/>
                  <wp:effectExtent l="0" t="0" r="0" b="952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4D02FF27" w14:textId="2F41B737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23AD7A35" wp14:editId="6FDDE907">
                  <wp:extent cx="95250" cy="180975"/>
                  <wp:effectExtent l="0" t="0" r="0" b="952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945" w:type="dxa"/>
            <w:shd w:val="clear" w:color="auto" w:fill="auto"/>
          </w:tcPr>
          <w:p w14:paraId="07035C81" w14:textId="42BEFA4C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135FBAD" wp14:editId="30BC4C11">
                  <wp:extent cx="95250" cy="180975"/>
                  <wp:effectExtent l="0" t="0" r="0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7007278" w14:textId="7F2BD40F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F04ED12" wp14:editId="42C79F01">
                  <wp:extent cx="95250" cy="180975"/>
                  <wp:effectExtent l="0" t="0" r="0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645" w:type="dxa"/>
            <w:shd w:val="clear" w:color="auto" w:fill="auto"/>
          </w:tcPr>
          <w:p w14:paraId="57342282" w14:textId="760AC402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B07A17C" wp14:editId="219F4445">
                  <wp:extent cx="95250" cy="180975"/>
                  <wp:effectExtent l="0" t="0" r="0" b="952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061CC8EB" w14:textId="02DEE8E1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0ECAD2A3" wp14:editId="726409F5">
                  <wp:extent cx="95250" cy="180975"/>
                  <wp:effectExtent l="0" t="0" r="0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6</w:t>
            </w:r>
          </w:p>
        </w:tc>
        <w:tc>
          <w:tcPr>
            <w:tcW w:w="993" w:type="dxa"/>
            <w:shd w:val="clear" w:color="auto" w:fill="auto"/>
          </w:tcPr>
          <w:p w14:paraId="1954A43C" w14:textId="336711C0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5FF80B9" wp14:editId="2B994E8C">
                  <wp:extent cx="95250" cy="180975"/>
                  <wp:effectExtent l="0" t="0" r="0" b="952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  <w:tc>
          <w:tcPr>
            <w:tcW w:w="1134" w:type="dxa"/>
            <w:shd w:val="clear" w:color="auto" w:fill="auto"/>
          </w:tcPr>
          <w:p w14:paraId="5F2D4280" w14:textId="1B68AC11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05F9F3F4" wp14:editId="25933518">
                  <wp:extent cx="95250" cy="180975"/>
                  <wp:effectExtent l="0" t="0" r="0" b="952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</w:tr>
      <w:tr w:rsidR="002C7DCD" w:rsidRPr="007903CC" w14:paraId="1854B4C9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199150E2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76D8AE76" w14:textId="06CA1B50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1109AB3" wp14:editId="145B1F3D">
                  <wp:extent cx="95250" cy="180975"/>
                  <wp:effectExtent l="0" t="0" r="0" b="952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71A9E631" w14:textId="6E1C940D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50BB4AB" wp14:editId="15941CAB">
                  <wp:extent cx="95250" cy="180975"/>
                  <wp:effectExtent l="0" t="0" r="0" b="952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</w:tcPr>
          <w:p w14:paraId="1DF0D36C" w14:textId="7D0499F8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D1EF6B0" wp14:editId="733CC2A8">
                  <wp:extent cx="95250" cy="180975"/>
                  <wp:effectExtent l="0" t="0" r="0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</w:tcPr>
          <w:p w14:paraId="3AEBA62F" w14:textId="2326F479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7EA8D5C" wp14:editId="141C77A7">
                  <wp:extent cx="95250" cy="180975"/>
                  <wp:effectExtent l="0" t="0" r="0" b="952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645" w:type="dxa"/>
            <w:shd w:val="clear" w:color="auto" w:fill="auto"/>
          </w:tcPr>
          <w:p w14:paraId="7D532BA4" w14:textId="229F1F66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2C3DF0F1" wp14:editId="00BE6115">
                  <wp:extent cx="95250" cy="180975"/>
                  <wp:effectExtent l="0" t="0" r="0" b="952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7ABE3939" w14:textId="7ECF345A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F512451" wp14:editId="7AFAB3C3">
                  <wp:extent cx="95250" cy="180975"/>
                  <wp:effectExtent l="0" t="0" r="0" b="952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8</w:t>
            </w:r>
          </w:p>
        </w:tc>
        <w:tc>
          <w:tcPr>
            <w:tcW w:w="993" w:type="dxa"/>
            <w:shd w:val="clear" w:color="auto" w:fill="auto"/>
          </w:tcPr>
          <w:p w14:paraId="6EA62947" w14:textId="0A95695B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6EB1E4D" wp14:editId="1AD22300">
                  <wp:extent cx="95250" cy="180975"/>
                  <wp:effectExtent l="0" t="0" r="0" b="952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4, 8</w:t>
            </w:r>
          </w:p>
        </w:tc>
        <w:tc>
          <w:tcPr>
            <w:tcW w:w="1134" w:type="dxa"/>
            <w:shd w:val="clear" w:color="auto" w:fill="auto"/>
          </w:tcPr>
          <w:p w14:paraId="778A8672" w14:textId="1A8DA79F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4F658DF" wp14:editId="7264A7FE">
                  <wp:extent cx="95250" cy="180975"/>
                  <wp:effectExtent l="0" t="0" r="0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2C7DCD" w:rsidRPr="007903CC" w14:paraId="370B75E7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04A82FC1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33CC373" w14:textId="55415D17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9BC483E" wp14:editId="545B7FC4">
                  <wp:extent cx="95250" cy="180975"/>
                  <wp:effectExtent l="0" t="0" r="0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0D22DF6F" w14:textId="07377464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072C3537" wp14:editId="7722A596">
                  <wp:extent cx="95250" cy="180975"/>
                  <wp:effectExtent l="0" t="0" r="0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</w:tcPr>
          <w:p w14:paraId="0DE251D6" w14:textId="62C138DF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602256B" wp14:editId="04699D39">
                  <wp:extent cx="95250" cy="180975"/>
                  <wp:effectExtent l="0" t="0" r="0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</w:tcPr>
          <w:p w14:paraId="3E6A2E2C" w14:textId="4D89F19F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B625AAD" wp14:editId="5728A68A">
                  <wp:extent cx="95250" cy="180975"/>
                  <wp:effectExtent l="0" t="0" r="0" b="952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645" w:type="dxa"/>
            <w:shd w:val="clear" w:color="auto" w:fill="auto"/>
          </w:tcPr>
          <w:p w14:paraId="0A7A2701" w14:textId="5B0D6E00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73D92C2" wp14:editId="4BB788F1">
                  <wp:extent cx="95250" cy="180975"/>
                  <wp:effectExtent l="0" t="0" r="0" b="952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0B36FCC0" w14:textId="2EE63A21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0341C9B" wp14:editId="451E1A5D">
                  <wp:extent cx="95250" cy="180975"/>
                  <wp:effectExtent l="0" t="0" r="0" b="952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8</w:t>
            </w:r>
          </w:p>
        </w:tc>
        <w:tc>
          <w:tcPr>
            <w:tcW w:w="993" w:type="dxa"/>
            <w:shd w:val="clear" w:color="auto" w:fill="auto"/>
          </w:tcPr>
          <w:p w14:paraId="578B0BBE" w14:textId="0139F45F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2A3A3104" wp14:editId="42278584">
                  <wp:extent cx="95250" cy="180975"/>
                  <wp:effectExtent l="0" t="0" r="0" b="952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4, 8</w:t>
            </w:r>
          </w:p>
        </w:tc>
        <w:tc>
          <w:tcPr>
            <w:tcW w:w="1134" w:type="dxa"/>
            <w:shd w:val="clear" w:color="auto" w:fill="auto"/>
          </w:tcPr>
          <w:p w14:paraId="0C4E687F" w14:textId="6F7703BC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5771D9A" wp14:editId="49CD9918">
                  <wp:extent cx="95250" cy="180975"/>
                  <wp:effectExtent l="0" t="0" r="0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2C7DCD" w:rsidRPr="007903CC" w14:paraId="33E26D43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4DB6E760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7CD71A26" w14:textId="6245EFB2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5B76ACC" wp14:editId="76883429">
                  <wp:extent cx="95250" cy="180975"/>
                  <wp:effectExtent l="0" t="0" r="0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6313208F" w14:textId="4DA0935B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888E362" wp14:editId="2F7F9C6B">
                  <wp:extent cx="95250" cy="180975"/>
                  <wp:effectExtent l="0" t="0" r="0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</w:tcPr>
          <w:p w14:paraId="6FD4F86B" w14:textId="5BCA63BA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688072E" wp14:editId="004B1752">
                  <wp:extent cx="95250" cy="180975"/>
                  <wp:effectExtent l="0" t="0" r="0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</w:tcPr>
          <w:p w14:paraId="584B2558" w14:textId="2F4D73F5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B887515" wp14:editId="1FD0FB82">
                  <wp:extent cx="95250" cy="180975"/>
                  <wp:effectExtent l="0" t="0" r="0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5, 8, 11</w:t>
            </w:r>
          </w:p>
        </w:tc>
        <w:tc>
          <w:tcPr>
            <w:tcW w:w="645" w:type="dxa"/>
            <w:shd w:val="clear" w:color="auto" w:fill="auto"/>
          </w:tcPr>
          <w:p w14:paraId="55E48034" w14:textId="77E860DC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D008CC2" wp14:editId="10BE845B">
                  <wp:extent cx="95250" cy="180975"/>
                  <wp:effectExtent l="0" t="0" r="0" b="952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3A171F8F" w14:textId="1DB7BD0F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924B80F" wp14:editId="6EA72808">
                  <wp:extent cx="95250" cy="180975"/>
                  <wp:effectExtent l="0" t="0" r="0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10</w:t>
            </w:r>
          </w:p>
        </w:tc>
        <w:tc>
          <w:tcPr>
            <w:tcW w:w="993" w:type="dxa"/>
            <w:shd w:val="clear" w:color="auto" w:fill="auto"/>
          </w:tcPr>
          <w:p w14:paraId="24229488" w14:textId="048CAD6C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0B5D929" wp14:editId="05395C0A">
                  <wp:extent cx="95250" cy="180975"/>
                  <wp:effectExtent l="0" t="0" r="0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5, 10</w:t>
            </w:r>
          </w:p>
        </w:tc>
        <w:tc>
          <w:tcPr>
            <w:tcW w:w="1134" w:type="dxa"/>
            <w:shd w:val="clear" w:color="auto" w:fill="auto"/>
          </w:tcPr>
          <w:p w14:paraId="5DA8E83E" w14:textId="445B7FDA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B58DF32" wp14:editId="00652C27">
                  <wp:extent cx="95250" cy="180975"/>
                  <wp:effectExtent l="0" t="0" r="0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2C7DCD" w:rsidRPr="007903CC" w14:paraId="39FE300E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10867BE9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124C4196" w14:textId="194DCC5C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B77712E" wp14:editId="0FAA74C1">
                  <wp:extent cx="95250" cy="18097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127CC3DA" w14:textId="1259397F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03DE0D4" wp14:editId="1E8C95BD">
                  <wp:extent cx="95250" cy="180975"/>
                  <wp:effectExtent l="0" t="0" r="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</w:tcPr>
          <w:p w14:paraId="57724A0D" w14:textId="720A49F9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20E70D2B" wp14:editId="2BB24B94">
                  <wp:extent cx="95250" cy="18097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</w:tcPr>
          <w:p w14:paraId="568FB5FB" w14:textId="3D18158A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AF0F087" wp14:editId="1B984EEA">
                  <wp:extent cx="95250" cy="180975"/>
                  <wp:effectExtent l="0" t="0" r="0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5, 8, 11</w:t>
            </w:r>
          </w:p>
        </w:tc>
        <w:tc>
          <w:tcPr>
            <w:tcW w:w="645" w:type="dxa"/>
            <w:shd w:val="clear" w:color="auto" w:fill="auto"/>
          </w:tcPr>
          <w:p w14:paraId="62452F2E" w14:textId="0310C0EB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684856F0" wp14:editId="4B186CBF">
                  <wp:extent cx="95250" cy="1809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132FDF1D" w14:textId="1E38C71A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A3C249B" wp14:editId="4DCBCB08">
                  <wp:extent cx="95250" cy="180975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10</w:t>
            </w:r>
          </w:p>
        </w:tc>
        <w:tc>
          <w:tcPr>
            <w:tcW w:w="993" w:type="dxa"/>
            <w:shd w:val="clear" w:color="auto" w:fill="auto"/>
          </w:tcPr>
          <w:p w14:paraId="2E8F287D" w14:textId="558F6FD0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30552BF8" wp14:editId="3E3D6D1B">
                  <wp:extent cx="95250" cy="18097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5, 10</w:t>
            </w:r>
          </w:p>
        </w:tc>
        <w:tc>
          <w:tcPr>
            <w:tcW w:w="1134" w:type="dxa"/>
            <w:shd w:val="clear" w:color="auto" w:fill="auto"/>
          </w:tcPr>
          <w:p w14:paraId="45110BCA" w14:textId="3CEF2458" w:rsidR="002C7DCD" w:rsidRPr="007903CC" w:rsidRDefault="002C7DCD" w:rsidP="007D062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E84A4E1" wp14:editId="14B9F4C0">
                  <wp:extent cx="95250" cy="18097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2C7DCD" w:rsidRPr="007903CC" w14:paraId="026EDAE2" w14:textId="77777777" w:rsidTr="007D062B">
        <w:trPr>
          <w:jc w:val="center"/>
        </w:trPr>
        <w:tc>
          <w:tcPr>
            <w:tcW w:w="956" w:type="dxa"/>
            <w:shd w:val="clear" w:color="auto" w:fill="auto"/>
          </w:tcPr>
          <w:p w14:paraId="67866399" w14:textId="77777777" w:rsidR="002C7DCD" w:rsidRPr="007903CC" w:rsidRDefault="002C7DCD" w:rsidP="007D062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29A7CE9B" w14:textId="788673C3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51B63922" wp14:editId="49526200">
                  <wp:extent cx="95250" cy="18097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</w:tcPr>
          <w:p w14:paraId="25ADEAF9" w14:textId="3BF04117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56BAAEAF" wp14:editId="01552EC7">
                  <wp:extent cx="95250" cy="1809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</w:tcPr>
          <w:p w14:paraId="1C1C240E" w14:textId="0BCB8F3C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52CC478A" wp14:editId="0BEFDBAF">
                  <wp:extent cx="95250" cy="1809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</w:tcPr>
          <w:p w14:paraId="7E9FFF81" w14:textId="5BB1C279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01E15C6B" wp14:editId="4D2D3E09">
                  <wp:extent cx="95250" cy="1809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5, 8, 11</w:t>
            </w:r>
          </w:p>
        </w:tc>
        <w:tc>
          <w:tcPr>
            <w:tcW w:w="645" w:type="dxa"/>
            <w:shd w:val="clear" w:color="auto" w:fill="auto"/>
          </w:tcPr>
          <w:p w14:paraId="5B19F092" w14:textId="40DF079F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3DA31BD6" wp14:editId="5E9979B5">
                  <wp:extent cx="95250" cy="1809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</w:tcPr>
          <w:p w14:paraId="0D2F02DC" w14:textId="4965BA2F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356FA59B" wp14:editId="3D538D6F">
                  <wp:extent cx="95250" cy="1809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10</w:t>
            </w:r>
          </w:p>
        </w:tc>
        <w:tc>
          <w:tcPr>
            <w:tcW w:w="993" w:type="dxa"/>
            <w:shd w:val="clear" w:color="auto" w:fill="auto"/>
          </w:tcPr>
          <w:p w14:paraId="5F8D6206" w14:textId="733E2F02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1730F305" wp14:editId="5E0B5163">
                  <wp:extent cx="95250" cy="180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5, 10</w:t>
            </w:r>
          </w:p>
        </w:tc>
        <w:tc>
          <w:tcPr>
            <w:tcW w:w="1134" w:type="dxa"/>
            <w:shd w:val="clear" w:color="auto" w:fill="auto"/>
          </w:tcPr>
          <w:p w14:paraId="4DF6718C" w14:textId="56C9F98E" w:rsidR="002C7DCD" w:rsidRPr="007903CC" w:rsidRDefault="002C7DCD" w:rsidP="007D062B">
            <w:pPr>
              <w:pStyle w:val="TAC"/>
            </w:pPr>
            <w:r>
              <w:rPr>
                <w:noProof/>
                <w:position w:val="-10"/>
              </w:rPr>
              <w:drawing>
                <wp:inline distT="0" distB="0" distL="0" distR="0" wp14:anchorId="4BE7B3C6" wp14:editId="39D2606D">
                  <wp:extent cx="95250" cy="1809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</w:tbl>
    <w:p w14:paraId="34AC9BD5" w14:textId="77777777" w:rsidR="002C7DCD" w:rsidRPr="00726C51" w:rsidRDefault="002C7DCD" w:rsidP="00726C51">
      <w:pPr>
        <w:spacing w:after="120"/>
      </w:pPr>
    </w:p>
    <w:p w14:paraId="54093F90" w14:textId="66071AC4" w:rsidR="00823C66" w:rsidRDefault="006823C4" w:rsidP="00501EE1">
      <w:pPr>
        <w:spacing w:after="120"/>
        <w:ind w:left="284" w:firstLine="284"/>
        <w:rPr>
          <w:noProof/>
        </w:rPr>
      </w:pPr>
      <w:r>
        <w:rPr>
          <w:noProof/>
        </w:rPr>
        <w:t xml:space="preserve">Table 2: </w:t>
      </w:r>
      <w:r w:rsidR="00427F5A">
        <w:rPr>
          <w:noProof/>
        </w:rPr>
        <w:t xml:space="preserve">Maximum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427F5A">
        <w:rPr>
          <w:noProof/>
        </w:rPr>
        <w:t xml:space="preserve">for PUSCH mapping type A </w:t>
      </w:r>
      <w:r w:rsidR="00865851">
        <w:rPr>
          <w:noProof/>
        </w:rPr>
        <w:t>for SCS = 15 kHz</w:t>
      </w:r>
      <w:r w:rsidR="001112B4">
        <w:rPr>
          <w:noProof/>
        </w:rPr>
        <w:t xml:space="preserve"> and </w:t>
      </w:r>
      <w:r w:rsidR="001112B4" w:rsidRPr="009A1E80">
        <w:rPr>
          <w:position w:val="-10"/>
        </w:rPr>
        <w:object w:dxaOrig="200" w:dyaOrig="300" w14:anchorId="3D2F43A7">
          <v:shape id="_x0000_i1031" type="#_x0000_t75" style="width:7.5pt;height:14.15pt" o:ole="">
            <v:imagedata r:id="rId10" o:title=""/>
          </v:shape>
          <o:OLEObject Type="Embed" ProgID="Equation.3" ShapeID="_x0000_i1031" DrawAspect="Content" ObjectID="_1627485271" r:id="rId19"/>
        </w:object>
      </w:r>
      <w:r w:rsidR="001112B4">
        <w:t xml:space="preserve"> = ‘pos2’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417"/>
        <w:gridCol w:w="1418"/>
        <w:gridCol w:w="1275"/>
        <w:gridCol w:w="1297"/>
      </w:tblGrid>
      <w:tr w:rsidR="00A86C2E" w14:paraId="67BB23AC" w14:textId="77777777" w:rsidTr="00501EE1">
        <w:trPr>
          <w:jc w:val="center"/>
        </w:trPr>
        <w:tc>
          <w:tcPr>
            <w:tcW w:w="988" w:type="dxa"/>
          </w:tcPr>
          <w:p w14:paraId="15F39A67" w14:textId="58C6420A" w:rsidR="00A86C2E" w:rsidRPr="00823C66" w:rsidRDefault="001D038C" w:rsidP="00157607">
            <w:pPr>
              <w:spacing w:after="120"/>
              <w:rPr>
                <w:rFonts w:ascii="Arial" w:hAnsi="Arial" w:cs="Arial"/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d</m:t>
                  </m:r>
                </m:sub>
              </m:sSub>
            </m:oMath>
            <w:r w:rsidR="00A86C2E" w:rsidRPr="00823C66">
              <w:rPr>
                <w:rFonts w:ascii="Arial" w:eastAsia="Batang" w:hAnsi="Arial" w:cs="Arial"/>
                <w:sz w:val="18"/>
                <w:szCs w:val="18"/>
              </w:rPr>
              <w:t xml:space="preserve">  in symbols</w:t>
            </w:r>
          </w:p>
        </w:tc>
        <w:tc>
          <w:tcPr>
            <w:tcW w:w="5407" w:type="dxa"/>
            <w:gridSpan w:val="4"/>
          </w:tcPr>
          <w:p w14:paraId="59CFC92A" w14:textId="71031CE5" w:rsidR="00A86C2E" w:rsidRPr="00027FAB" w:rsidRDefault="00A86C2E" w:rsidP="00A86C2E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 xml:space="preserve">PUSCH mappnig type </w:t>
            </w:r>
            <w:r w:rsidR="00427F5A" w:rsidRPr="00027FAB">
              <w:rPr>
                <w:noProof/>
                <w:sz w:val="18"/>
                <w:szCs w:val="18"/>
              </w:rPr>
              <w:t>A</w:t>
            </w:r>
          </w:p>
          <w:p w14:paraId="18F0C4D0" w14:textId="3C8B2DD8" w:rsidR="00A86C2E" w:rsidRPr="00B61EF0" w:rsidRDefault="00A86C2E" w:rsidP="00A86C2E">
            <w:pPr>
              <w:spacing w:after="0"/>
              <w:jc w:val="center"/>
              <w:rPr>
                <w:i/>
                <w:noProof/>
              </w:rPr>
            </w:pPr>
            <w:r w:rsidRPr="00B61EF0">
              <w:rPr>
                <w:i/>
                <w:noProof/>
                <w:sz w:val="18"/>
                <w:szCs w:val="18"/>
              </w:rPr>
              <w:t>dmrs-AdditionalPosition</w:t>
            </w:r>
          </w:p>
        </w:tc>
      </w:tr>
      <w:tr w:rsidR="00823C66" w14:paraId="38CDBBF5" w14:textId="77777777" w:rsidTr="00501EE1">
        <w:trPr>
          <w:jc w:val="center"/>
        </w:trPr>
        <w:tc>
          <w:tcPr>
            <w:tcW w:w="988" w:type="dxa"/>
          </w:tcPr>
          <w:p w14:paraId="32B83218" w14:textId="77777777" w:rsidR="00823C66" w:rsidRPr="00A86C2E" w:rsidRDefault="00823C66" w:rsidP="00157607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F667EA9" w14:textId="79E0A9D3" w:rsidR="00823C66" w:rsidRPr="00A86C2E" w:rsidRDefault="009501CB" w:rsidP="00A86C2E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14:paraId="7A15FF38" w14:textId="3AE00475" w:rsidR="00823C66" w:rsidRPr="00A86C2E" w:rsidRDefault="009501CB" w:rsidP="00A86C2E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14:paraId="38ED01C7" w14:textId="3F17D033" w:rsidR="00823C66" w:rsidRPr="00A86C2E" w:rsidRDefault="009501CB" w:rsidP="00A86C2E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297" w:type="dxa"/>
          </w:tcPr>
          <w:p w14:paraId="776A01A3" w14:textId="0F9B0A40" w:rsidR="00823C66" w:rsidRPr="00A86C2E" w:rsidRDefault="009501CB" w:rsidP="00A86C2E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3</w:t>
            </w:r>
          </w:p>
        </w:tc>
      </w:tr>
      <w:tr w:rsidR="00823C66" w14:paraId="414D7A4B" w14:textId="77777777" w:rsidTr="00501EE1">
        <w:trPr>
          <w:jc w:val="center"/>
        </w:trPr>
        <w:tc>
          <w:tcPr>
            <w:tcW w:w="988" w:type="dxa"/>
          </w:tcPr>
          <w:p w14:paraId="11545B99" w14:textId="6472D226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&lt;4</w:t>
            </w:r>
          </w:p>
        </w:tc>
        <w:tc>
          <w:tcPr>
            <w:tcW w:w="1417" w:type="dxa"/>
          </w:tcPr>
          <w:p w14:paraId="6C4AB573" w14:textId="0DBE6092" w:rsidR="00823C66" w:rsidRPr="00027FAB" w:rsidRDefault="00A86C2E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091FF7D0" w14:textId="5B8B8BE4" w:rsidR="00823C66" w:rsidRPr="00027FAB" w:rsidRDefault="00A86C2E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2A72A3EE" w14:textId="13829547" w:rsidR="00823C66" w:rsidRPr="00027FAB" w:rsidRDefault="00A86C2E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297" w:type="dxa"/>
          </w:tcPr>
          <w:p w14:paraId="0B07B23D" w14:textId="13A58A68" w:rsidR="00823C66" w:rsidRPr="00027FAB" w:rsidRDefault="00A86C2E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</w:tr>
      <w:tr w:rsidR="00823C66" w14:paraId="25769207" w14:textId="77777777" w:rsidTr="00501EE1">
        <w:trPr>
          <w:jc w:val="center"/>
        </w:trPr>
        <w:tc>
          <w:tcPr>
            <w:tcW w:w="988" w:type="dxa"/>
          </w:tcPr>
          <w:p w14:paraId="5459688F" w14:textId="23F4E3A8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050D2393" w14:textId="377F9512" w:rsidR="00823C66" w:rsidRPr="005B6DFC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641A67E9" w14:textId="00BB3DA5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75" w:type="dxa"/>
          </w:tcPr>
          <w:p w14:paraId="6411479C" w14:textId="2A3892F9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97" w:type="dxa"/>
          </w:tcPr>
          <w:p w14:paraId="05F51014" w14:textId="576B1E7E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</w:tr>
      <w:tr w:rsidR="00823C66" w14:paraId="07E22C2F" w14:textId="77777777" w:rsidTr="00501EE1">
        <w:trPr>
          <w:jc w:val="center"/>
        </w:trPr>
        <w:tc>
          <w:tcPr>
            <w:tcW w:w="988" w:type="dxa"/>
          </w:tcPr>
          <w:p w14:paraId="50CCEA50" w14:textId="04CE746F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045DBBF" w14:textId="437DAA6B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730C22AC" w14:textId="46FF968C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75" w:type="dxa"/>
          </w:tcPr>
          <w:p w14:paraId="339B1D17" w14:textId="563F643B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97" w:type="dxa"/>
          </w:tcPr>
          <w:p w14:paraId="60B7D7E4" w14:textId="58F51070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</w:tr>
      <w:tr w:rsidR="00823C66" w14:paraId="2D09297B" w14:textId="77777777" w:rsidTr="00501EE1">
        <w:trPr>
          <w:jc w:val="center"/>
        </w:trPr>
        <w:tc>
          <w:tcPr>
            <w:tcW w:w="988" w:type="dxa"/>
          </w:tcPr>
          <w:p w14:paraId="0AC5BF33" w14:textId="7F5575FA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5F44BCE0" w14:textId="4C846CD5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6B0EC3CD" w14:textId="0F50008C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75" w:type="dxa"/>
          </w:tcPr>
          <w:p w14:paraId="307A74ED" w14:textId="0B31B42F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97" w:type="dxa"/>
          </w:tcPr>
          <w:p w14:paraId="64E47FD6" w14:textId="0CDA20D4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</w:tr>
      <w:tr w:rsidR="00823C66" w14:paraId="5716BBFD" w14:textId="77777777" w:rsidTr="00501EE1">
        <w:trPr>
          <w:jc w:val="center"/>
        </w:trPr>
        <w:tc>
          <w:tcPr>
            <w:tcW w:w="988" w:type="dxa"/>
          </w:tcPr>
          <w:p w14:paraId="53892D5F" w14:textId="0C9BE5BE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509E7F9C" w14:textId="272A2FDF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6B92654D" w14:textId="187B4319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75" w:type="dxa"/>
          </w:tcPr>
          <w:p w14:paraId="6A452ECF" w14:textId="4BC9DBB1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97" w:type="dxa"/>
          </w:tcPr>
          <w:p w14:paraId="7B21B481" w14:textId="19FDE554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B6DFC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</w:tr>
      <w:tr w:rsidR="00823C66" w14:paraId="2633B6BF" w14:textId="77777777" w:rsidTr="00501EE1">
        <w:trPr>
          <w:jc w:val="center"/>
        </w:trPr>
        <w:tc>
          <w:tcPr>
            <w:tcW w:w="988" w:type="dxa"/>
          </w:tcPr>
          <w:p w14:paraId="1E36ADF5" w14:textId="53C96F7B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32BC49B3" w14:textId="3D33D1FE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1112B4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7C642C9E" w14:textId="6D586606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81117" w:rsidRPr="005B6DFC">
              <w:rPr>
                <w:noProof/>
                <w:sz w:val="18"/>
                <w:szCs w:val="18"/>
              </w:rPr>
              <w:t xml:space="preserve"> = </w:t>
            </w:r>
            <w:r w:rsidR="00A81117">
              <w:rPr>
                <w:noProof/>
                <w:sz w:val="18"/>
                <w:szCs w:val="18"/>
              </w:rPr>
              <w:t>14</w:t>
            </w:r>
            <w:r w:rsidR="00A8111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2A10AC60" w14:textId="3816D8D9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52D99" w:rsidRPr="005B6DFC">
              <w:rPr>
                <w:noProof/>
                <w:sz w:val="18"/>
                <w:szCs w:val="18"/>
              </w:rPr>
              <w:t xml:space="preserve"> = </w:t>
            </w:r>
            <w:r w:rsidR="00D52D99">
              <w:rPr>
                <w:noProof/>
                <w:sz w:val="18"/>
                <w:szCs w:val="18"/>
              </w:rPr>
              <w:t>14</w:t>
            </w:r>
            <w:r w:rsidR="00D52D99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5CB1A5D5" w14:textId="5F89D70B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52D99" w:rsidRPr="005B6DFC">
              <w:rPr>
                <w:noProof/>
                <w:sz w:val="18"/>
                <w:szCs w:val="18"/>
              </w:rPr>
              <w:t xml:space="preserve"> = </w:t>
            </w:r>
            <w:r w:rsidR="00D52D99">
              <w:rPr>
                <w:noProof/>
                <w:sz w:val="18"/>
                <w:szCs w:val="18"/>
              </w:rPr>
              <w:t>14</w:t>
            </w:r>
            <w:r w:rsidR="00D52D99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823C66" w14:paraId="139694E0" w14:textId="77777777" w:rsidTr="00501EE1">
        <w:trPr>
          <w:jc w:val="center"/>
        </w:trPr>
        <w:tc>
          <w:tcPr>
            <w:tcW w:w="988" w:type="dxa"/>
          </w:tcPr>
          <w:p w14:paraId="28F6731D" w14:textId="71C6AA22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11AADC15" w14:textId="080BD5C4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1112B4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62C9BC1D" w14:textId="460BB582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52D99" w:rsidRPr="005B6DFC">
              <w:rPr>
                <w:noProof/>
                <w:sz w:val="18"/>
                <w:szCs w:val="18"/>
              </w:rPr>
              <w:t xml:space="preserve"> = </w:t>
            </w:r>
            <w:r w:rsidR="00D52D99">
              <w:rPr>
                <w:noProof/>
                <w:sz w:val="18"/>
                <w:szCs w:val="18"/>
              </w:rPr>
              <w:t>14</w:t>
            </w:r>
            <w:r w:rsidR="00D52D99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70427DFF" w14:textId="4A3F2760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52D99" w:rsidRPr="005B6DFC">
              <w:rPr>
                <w:noProof/>
                <w:sz w:val="18"/>
                <w:szCs w:val="18"/>
              </w:rPr>
              <w:t xml:space="preserve"> = </w:t>
            </w:r>
            <w:r w:rsidR="00D52D99">
              <w:rPr>
                <w:noProof/>
                <w:sz w:val="18"/>
                <w:szCs w:val="18"/>
              </w:rPr>
              <w:t>14</w:t>
            </w:r>
            <w:r w:rsidR="00D52D99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41E89B32" w14:textId="73D65DF8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52D99" w:rsidRPr="005B6DFC">
              <w:rPr>
                <w:noProof/>
                <w:sz w:val="18"/>
                <w:szCs w:val="18"/>
              </w:rPr>
              <w:t xml:space="preserve"> = </w:t>
            </w:r>
            <w:r w:rsidR="00D52D99">
              <w:rPr>
                <w:noProof/>
                <w:sz w:val="18"/>
                <w:szCs w:val="18"/>
              </w:rPr>
              <w:t>14</w:t>
            </w:r>
            <w:r w:rsidR="00D52D99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823C66" w14:paraId="1D935518" w14:textId="77777777" w:rsidTr="00501EE1">
        <w:trPr>
          <w:jc w:val="center"/>
        </w:trPr>
        <w:tc>
          <w:tcPr>
            <w:tcW w:w="988" w:type="dxa"/>
          </w:tcPr>
          <w:p w14:paraId="332461E9" w14:textId="72333FD6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15CD01F0" w14:textId="49148789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1112B4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74D002F1" w14:textId="09439BE1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FE11DF" w:rsidRPr="005B6DFC">
              <w:rPr>
                <w:noProof/>
                <w:sz w:val="18"/>
                <w:szCs w:val="18"/>
              </w:rPr>
              <w:t xml:space="preserve"> = </w:t>
            </w:r>
            <w:r w:rsidR="00FE11DF">
              <w:rPr>
                <w:noProof/>
                <w:sz w:val="18"/>
                <w:szCs w:val="18"/>
              </w:rPr>
              <w:t>10</w:t>
            </w:r>
            <w:r w:rsidR="00FE11DF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6B0DBE93" w14:textId="201FFEDC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333C8" w:rsidRPr="005B6DFC">
              <w:rPr>
                <w:noProof/>
                <w:sz w:val="18"/>
                <w:szCs w:val="18"/>
              </w:rPr>
              <w:t xml:space="preserve"> =</w:t>
            </w:r>
            <w:r w:rsidR="00D333C8">
              <w:rPr>
                <w:noProof/>
                <w:sz w:val="18"/>
                <w:szCs w:val="18"/>
              </w:rPr>
              <w:t xml:space="preserve"> 2333</w:t>
            </w:r>
            <w:r w:rsidR="00D333C8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09550451" w14:textId="41CBCF2D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333C8" w:rsidRPr="005B6DFC">
              <w:rPr>
                <w:noProof/>
                <w:sz w:val="18"/>
                <w:szCs w:val="18"/>
              </w:rPr>
              <w:t xml:space="preserve"> =</w:t>
            </w:r>
            <w:r w:rsidR="00D333C8">
              <w:rPr>
                <w:noProof/>
                <w:sz w:val="18"/>
                <w:szCs w:val="18"/>
              </w:rPr>
              <w:t xml:space="preserve"> 2333</w:t>
            </w:r>
            <w:r w:rsidR="00D333C8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823C66" w14:paraId="7A996640" w14:textId="77777777" w:rsidTr="00501EE1">
        <w:trPr>
          <w:jc w:val="center"/>
        </w:trPr>
        <w:tc>
          <w:tcPr>
            <w:tcW w:w="988" w:type="dxa"/>
          </w:tcPr>
          <w:p w14:paraId="1D1A1DD0" w14:textId="2A9987E3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14:paraId="0DF678FA" w14:textId="33A0699D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1112B4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438BBC14" w14:textId="79DE2EF8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9065A3" w:rsidRPr="005B6DFC">
              <w:rPr>
                <w:noProof/>
                <w:sz w:val="18"/>
                <w:szCs w:val="18"/>
              </w:rPr>
              <w:t xml:space="preserve"> = </w:t>
            </w:r>
            <w:r w:rsidR="009065A3">
              <w:rPr>
                <w:noProof/>
                <w:sz w:val="18"/>
                <w:szCs w:val="18"/>
              </w:rPr>
              <w:t>10</w:t>
            </w:r>
            <w:r w:rsidR="009065A3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62BB1A03" w14:textId="30405CF0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333C8" w:rsidRPr="005B6DFC">
              <w:rPr>
                <w:noProof/>
                <w:sz w:val="18"/>
                <w:szCs w:val="18"/>
              </w:rPr>
              <w:t xml:space="preserve"> =</w:t>
            </w:r>
            <w:r w:rsidR="00D333C8">
              <w:rPr>
                <w:noProof/>
                <w:sz w:val="18"/>
                <w:szCs w:val="18"/>
              </w:rPr>
              <w:t xml:space="preserve"> 2333</w:t>
            </w:r>
            <w:r w:rsidR="00D333C8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3EE1E19F" w14:textId="42D7D228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333C8" w:rsidRPr="005B6DFC">
              <w:rPr>
                <w:noProof/>
                <w:sz w:val="18"/>
                <w:szCs w:val="18"/>
              </w:rPr>
              <w:t xml:space="preserve"> =</w:t>
            </w:r>
            <w:r w:rsidR="00D333C8">
              <w:rPr>
                <w:noProof/>
                <w:sz w:val="18"/>
                <w:szCs w:val="18"/>
              </w:rPr>
              <w:t xml:space="preserve"> 2333</w:t>
            </w:r>
            <w:r w:rsidR="00D333C8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823C66" w14:paraId="41138273" w14:textId="77777777" w:rsidTr="00501EE1">
        <w:trPr>
          <w:jc w:val="center"/>
        </w:trPr>
        <w:tc>
          <w:tcPr>
            <w:tcW w:w="988" w:type="dxa"/>
          </w:tcPr>
          <w:p w14:paraId="5F49BBFA" w14:textId="743507E9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14:paraId="2ABD5A4C" w14:textId="2C007385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1112B4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3D3DEA21" w14:textId="5BBCCE76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9065A3" w:rsidRPr="005B6DFC">
              <w:rPr>
                <w:noProof/>
                <w:sz w:val="18"/>
                <w:szCs w:val="18"/>
              </w:rPr>
              <w:t xml:space="preserve"> = </w:t>
            </w:r>
            <w:r w:rsidR="009065A3">
              <w:rPr>
                <w:noProof/>
                <w:sz w:val="18"/>
                <w:szCs w:val="18"/>
              </w:rPr>
              <w:t>10</w:t>
            </w:r>
            <w:r w:rsidR="009065A3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0B4BC9A3" w14:textId="303A25E0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D333C8" w:rsidRPr="005B6DFC">
              <w:rPr>
                <w:noProof/>
                <w:sz w:val="18"/>
                <w:szCs w:val="18"/>
              </w:rPr>
              <w:t xml:space="preserve"> =</w:t>
            </w:r>
            <w:r w:rsidR="00D333C8">
              <w:rPr>
                <w:noProof/>
                <w:sz w:val="18"/>
                <w:szCs w:val="18"/>
              </w:rPr>
              <w:t xml:space="preserve"> 2333</w:t>
            </w:r>
            <w:r w:rsidR="00D333C8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758316ED" w14:textId="42D67F3C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F37D68" w:rsidRPr="005B6DFC">
              <w:rPr>
                <w:noProof/>
                <w:sz w:val="18"/>
                <w:szCs w:val="18"/>
              </w:rPr>
              <w:t xml:space="preserve"> =</w:t>
            </w:r>
            <w:r w:rsidR="00F37D68">
              <w:rPr>
                <w:noProof/>
                <w:sz w:val="18"/>
                <w:szCs w:val="18"/>
              </w:rPr>
              <w:t xml:space="preserve"> 2333</w:t>
            </w:r>
            <w:r w:rsidR="00F37D68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823C66" w14:paraId="4A4EEAFE" w14:textId="77777777" w:rsidTr="00501EE1">
        <w:trPr>
          <w:jc w:val="center"/>
        </w:trPr>
        <w:tc>
          <w:tcPr>
            <w:tcW w:w="988" w:type="dxa"/>
          </w:tcPr>
          <w:p w14:paraId="2D2A14FB" w14:textId="33A088DB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4273BAB9" w14:textId="285C73BC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1112B4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6CCF275E" w14:textId="39D68B23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B7595B" w:rsidRPr="005B6DFC">
              <w:rPr>
                <w:noProof/>
                <w:sz w:val="18"/>
                <w:szCs w:val="18"/>
              </w:rPr>
              <w:t xml:space="preserve"> = </w:t>
            </w:r>
            <w:r w:rsidR="00B7595B">
              <w:rPr>
                <w:noProof/>
                <w:sz w:val="18"/>
                <w:szCs w:val="18"/>
              </w:rPr>
              <w:t>778</w:t>
            </w:r>
            <w:r w:rsidR="00B7595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62262B05" w14:textId="0EE78346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12C04" w:rsidRPr="005B6DFC">
              <w:rPr>
                <w:noProof/>
                <w:sz w:val="18"/>
                <w:szCs w:val="18"/>
              </w:rPr>
              <w:t xml:space="preserve"> =</w:t>
            </w:r>
            <w:r w:rsidR="00712C04">
              <w:rPr>
                <w:noProof/>
                <w:sz w:val="18"/>
                <w:szCs w:val="18"/>
              </w:rPr>
              <w:t xml:space="preserve"> 1750</w:t>
            </w:r>
            <w:r w:rsidR="00712C04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6D4D51FB" w14:textId="39DBEB5A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F37D68" w:rsidRPr="005B6DFC">
              <w:rPr>
                <w:noProof/>
                <w:sz w:val="18"/>
                <w:szCs w:val="18"/>
              </w:rPr>
              <w:t xml:space="preserve"> =</w:t>
            </w:r>
            <w:r w:rsidR="00F37D68">
              <w:rPr>
                <w:noProof/>
                <w:sz w:val="18"/>
                <w:szCs w:val="18"/>
              </w:rPr>
              <w:t xml:space="preserve"> 2333</w:t>
            </w:r>
            <w:r w:rsidR="00F37D68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823C66" w14:paraId="5983F500" w14:textId="77777777" w:rsidTr="00501EE1">
        <w:trPr>
          <w:jc w:val="center"/>
        </w:trPr>
        <w:tc>
          <w:tcPr>
            <w:tcW w:w="988" w:type="dxa"/>
          </w:tcPr>
          <w:p w14:paraId="7C73FB31" w14:textId="457439A7" w:rsidR="00823C66" w:rsidRPr="00027FAB" w:rsidRDefault="00823C66" w:rsidP="00157607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14:paraId="08788DC0" w14:textId="7DD0B288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1112B4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13E2B779" w14:textId="23D82693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2D101A" w:rsidRPr="005B6DFC">
              <w:rPr>
                <w:noProof/>
                <w:sz w:val="18"/>
                <w:szCs w:val="18"/>
              </w:rPr>
              <w:t xml:space="preserve"> = </w:t>
            </w:r>
            <w:r w:rsidR="002D101A">
              <w:rPr>
                <w:noProof/>
                <w:sz w:val="18"/>
                <w:szCs w:val="18"/>
              </w:rPr>
              <w:t>778</w:t>
            </w:r>
            <w:r w:rsidR="002D101A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7BA563B0" w14:textId="4E65D53B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1F473F" w:rsidRPr="005B6DFC">
              <w:rPr>
                <w:noProof/>
                <w:sz w:val="18"/>
                <w:szCs w:val="18"/>
              </w:rPr>
              <w:t xml:space="preserve"> =</w:t>
            </w:r>
            <w:r w:rsidR="001F473F">
              <w:rPr>
                <w:noProof/>
                <w:sz w:val="18"/>
                <w:szCs w:val="18"/>
              </w:rPr>
              <w:t xml:space="preserve"> 1750</w:t>
            </w:r>
            <w:r w:rsidR="001F473F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12EE42C3" w14:textId="44E0AB45" w:rsidR="00823C66" w:rsidRPr="00027FAB" w:rsidRDefault="001D038C" w:rsidP="00157607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F37D68" w:rsidRPr="005B6DFC">
              <w:rPr>
                <w:noProof/>
                <w:sz w:val="18"/>
                <w:szCs w:val="18"/>
              </w:rPr>
              <w:t xml:space="preserve"> =</w:t>
            </w:r>
            <w:r w:rsidR="00F37D68">
              <w:rPr>
                <w:noProof/>
                <w:sz w:val="18"/>
                <w:szCs w:val="18"/>
              </w:rPr>
              <w:t xml:space="preserve"> 2333</w:t>
            </w:r>
            <w:r w:rsidR="00F37D68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</w:tbl>
    <w:p w14:paraId="21DE6BC0" w14:textId="77777777" w:rsidR="00576E81" w:rsidRDefault="00576E81" w:rsidP="00EB2BA5">
      <w:pPr>
        <w:spacing w:after="120"/>
        <w:ind w:left="284" w:firstLine="284"/>
        <w:rPr>
          <w:noProof/>
        </w:rPr>
      </w:pPr>
    </w:p>
    <w:p w14:paraId="446F8737" w14:textId="77777777" w:rsidR="00576E81" w:rsidRDefault="00576E81" w:rsidP="00EB2BA5">
      <w:pPr>
        <w:spacing w:after="120"/>
        <w:ind w:left="284" w:firstLine="284"/>
        <w:rPr>
          <w:noProof/>
        </w:rPr>
      </w:pPr>
    </w:p>
    <w:p w14:paraId="5D287338" w14:textId="77777777" w:rsidR="00576E81" w:rsidRDefault="00576E81" w:rsidP="00EB2BA5">
      <w:pPr>
        <w:spacing w:after="120"/>
        <w:ind w:left="284" w:firstLine="284"/>
        <w:rPr>
          <w:noProof/>
        </w:rPr>
      </w:pPr>
    </w:p>
    <w:p w14:paraId="6B7A01C6" w14:textId="77777777" w:rsidR="00576E81" w:rsidRDefault="00576E81" w:rsidP="00EB2BA5">
      <w:pPr>
        <w:spacing w:after="120"/>
        <w:ind w:left="284" w:firstLine="284"/>
        <w:rPr>
          <w:noProof/>
        </w:rPr>
      </w:pPr>
    </w:p>
    <w:p w14:paraId="00945247" w14:textId="77777777" w:rsidR="00576E81" w:rsidRDefault="00576E81" w:rsidP="00EB2BA5">
      <w:pPr>
        <w:spacing w:after="120"/>
        <w:ind w:left="284" w:firstLine="284"/>
        <w:rPr>
          <w:noProof/>
        </w:rPr>
      </w:pPr>
    </w:p>
    <w:p w14:paraId="0EB62C02" w14:textId="77777777" w:rsidR="00576E81" w:rsidRDefault="00576E81" w:rsidP="00EB2BA5">
      <w:pPr>
        <w:spacing w:after="120"/>
        <w:ind w:left="284" w:firstLine="284"/>
        <w:rPr>
          <w:noProof/>
        </w:rPr>
      </w:pPr>
    </w:p>
    <w:p w14:paraId="3BCDEE83" w14:textId="77777777" w:rsidR="00576E81" w:rsidRDefault="00576E81" w:rsidP="00EB2BA5">
      <w:pPr>
        <w:spacing w:after="120"/>
        <w:ind w:left="284" w:firstLine="284"/>
        <w:rPr>
          <w:noProof/>
        </w:rPr>
      </w:pPr>
    </w:p>
    <w:p w14:paraId="572A5F4A" w14:textId="77777777" w:rsidR="00576E81" w:rsidRDefault="00576E81" w:rsidP="00EB2BA5">
      <w:pPr>
        <w:spacing w:after="120"/>
        <w:ind w:left="284" w:firstLine="284"/>
        <w:rPr>
          <w:noProof/>
        </w:rPr>
      </w:pPr>
    </w:p>
    <w:p w14:paraId="190D9B74" w14:textId="77777777" w:rsidR="00576E81" w:rsidRDefault="00576E81" w:rsidP="00EB2BA5">
      <w:pPr>
        <w:spacing w:after="120"/>
        <w:ind w:left="284" w:firstLine="284"/>
        <w:rPr>
          <w:noProof/>
        </w:rPr>
      </w:pPr>
    </w:p>
    <w:p w14:paraId="2CAD2114" w14:textId="0F966E2E" w:rsidR="00EB2BA5" w:rsidRDefault="00EB2BA5" w:rsidP="00EB2BA5">
      <w:pPr>
        <w:spacing w:after="120"/>
        <w:ind w:left="284" w:firstLine="284"/>
        <w:rPr>
          <w:noProof/>
        </w:rPr>
      </w:pPr>
      <w:r>
        <w:rPr>
          <w:noProof/>
        </w:rPr>
        <w:t xml:space="preserve">Table 3: Maximum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noProof/>
        </w:rPr>
        <w:t xml:space="preserve">for PUSCH mapping type A for SCS = 30 kHz and </w:t>
      </w:r>
      <w:r w:rsidRPr="009A1E80">
        <w:rPr>
          <w:position w:val="-10"/>
        </w:rPr>
        <w:object w:dxaOrig="200" w:dyaOrig="300" w14:anchorId="68E823AA">
          <v:shape id="_x0000_i1032" type="#_x0000_t75" style="width:7.5pt;height:14.15pt" o:ole="">
            <v:imagedata r:id="rId10" o:title=""/>
          </v:shape>
          <o:OLEObject Type="Embed" ProgID="Equation.3" ShapeID="_x0000_i1032" DrawAspect="Content" ObjectID="_1627485272" r:id="rId20"/>
        </w:object>
      </w:r>
      <w:r>
        <w:t xml:space="preserve"> = ‘pos2’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417"/>
        <w:gridCol w:w="1418"/>
        <w:gridCol w:w="1275"/>
        <w:gridCol w:w="1297"/>
      </w:tblGrid>
      <w:tr w:rsidR="00EB2BA5" w14:paraId="6BF1352B" w14:textId="77777777" w:rsidTr="007D062B">
        <w:trPr>
          <w:jc w:val="center"/>
        </w:trPr>
        <w:tc>
          <w:tcPr>
            <w:tcW w:w="988" w:type="dxa"/>
          </w:tcPr>
          <w:p w14:paraId="00C0D6F1" w14:textId="77777777" w:rsidR="00EB2BA5" w:rsidRPr="00823C66" w:rsidRDefault="001D038C" w:rsidP="007D062B">
            <w:pPr>
              <w:spacing w:after="120"/>
              <w:rPr>
                <w:rFonts w:ascii="Arial" w:hAnsi="Arial" w:cs="Arial"/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823C66">
              <w:rPr>
                <w:rFonts w:ascii="Arial" w:eastAsia="Batang" w:hAnsi="Arial" w:cs="Arial"/>
                <w:sz w:val="18"/>
                <w:szCs w:val="18"/>
              </w:rPr>
              <w:t xml:space="preserve">  in symbols</w:t>
            </w:r>
          </w:p>
        </w:tc>
        <w:tc>
          <w:tcPr>
            <w:tcW w:w="5407" w:type="dxa"/>
            <w:gridSpan w:val="4"/>
          </w:tcPr>
          <w:p w14:paraId="01027AF3" w14:textId="77777777" w:rsidR="00EB2BA5" w:rsidRPr="00027FAB" w:rsidRDefault="00EB2BA5" w:rsidP="007D062B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PUSCH mappnig type A</w:t>
            </w:r>
          </w:p>
          <w:p w14:paraId="573373E0" w14:textId="77777777" w:rsidR="00EB2BA5" w:rsidRPr="00B61EF0" w:rsidRDefault="00EB2BA5" w:rsidP="007D062B">
            <w:pPr>
              <w:spacing w:after="0"/>
              <w:jc w:val="center"/>
              <w:rPr>
                <w:i/>
                <w:noProof/>
              </w:rPr>
            </w:pPr>
            <w:r w:rsidRPr="00B61EF0">
              <w:rPr>
                <w:i/>
                <w:noProof/>
                <w:sz w:val="18"/>
                <w:szCs w:val="18"/>
              </w:rPr>
              <w:t>dmrs-AdditionalPosition</w:t>
            </w:r>
          </w:p>
        </w:tc>
      </w:tr>
      <w:tr w:rsidR="00EB2BA5" w14:paraId="6FA60243" w14:textId="77777777" w:rsidTr="007D062B">
        <w:trPr>
          <w:jc w:val="center"/>
        </w:trPr>
        <w:tc>
          <w:tcPr>
            <w:tcW w:w="988" w:type="dxa"/>
          </w:tcPr>
          <w:p w14:paraId="1F91AD95" w14:textId="77777777" w:rsidR="00EB2BA5" w:rsidRPr="00A86C2E" w:rsidRDefault="00EB2BA5" w:rsidP="007D062B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2BCE374" w14:textId="77777777" w:rsidR="00EB2BA5" w:rsidRPr="00A86C2E" w:rsidRDefault="00EB2BA5" w:rsidP="007D062B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14:paraId="136EA712" w14:textId="77777777" w:rsidR="00EB2BA5" w:rsidRPr="00A86C2E" w:rsidRDefault="00EB2BA5" w:rsidP="007D062B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14:paraId="170C0D6C" w14:textId="77777777" w:rsidR="00EB2BA5" w:rsidRPr="00A86C2E" w:rsidRDefault="00EB2BA5" w:rsidP="007D062B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297" w:type="dxa"/>
          </w:tcPr>
          <w:p w14:paraId="446B9E55" w14:textId="77777777" w:rsidR="00EB2BA5" w:rsidRPr="00A86C2E" w:rsidRDefault="00EB2BA5" w:rsidP="007D062B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3</w:t>
            </w:r>
          </w:p>
        </w:tc>
      </w:tr>
      <w:tr w:rsidR="00EB2BA5" w14:paraId="6FF5C1A4" w14:textId="77777777" w:rsidTr="007D062B">
        <w:trPr>
          <w:jc w:val="center"/>
        </w:trPr>
        <w:tc>
          <w:tcPr>
            <w:tcW w:w="988" w:type="dxa"/>
          </w:tcPr>
          <w:p w14:paraId="4EB1A6F2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&lt;4</w:t>
            </w:r>
          </w:p>
        </w:tc>
        <w:tc>
          <w:tcPr>
            <w:tcW w:w="1417" w:type="dxa"/>
          </w:tcPr>
          <w:p w14:paraId="105E6D41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11921A34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2D03EA39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297" w:type="dxa"/>
          </w:tcPr>
          <w:p w14:paraId="0A3D626E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</w:tr>
      <w:tr w:rsidR="00EB2BA5" w14:paraId="428532CE" w14:textId="77777777" w:rsidTr="007D062B">
        <w:trPr>
          <w:jc w:val="center"/>
        </w:trPr>
        <w:tc>
          <w:tcPr>
            <w:tcW w:w="988" w:type="dxa"/>
          </w:tcPr>
          <w:p w14:paraId="4212ACCF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617C6155" w14:textId="1A2868BB" w:rsidR="00EB2BA5" w:rsidRPr="005B6DFC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824924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7BAED570" w14:textId="753DB0D8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824924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7D3F288A" w14:textId="6CF168BD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824924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7B0323E6" w14:textId="2C26A659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824924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EB2BA5" w14:paraId="0268C42F" w14:textId="77777777" w:rsidTr="007D062B">
        <w:trPr>
          <w:jc w:val="center"/>
        </w:trPr>
        <w:tc>
          <w:tcPr>
            <w:tcW w:w="988" w:type="dxa"/>
          </w:tcPr>
          <w:p w14:paraId="0AFAD33E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5386B329" w14:textId="672071DB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824924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71940A3A" w14:textId="6CF0081C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824924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57594735" w14:textId="692D32DB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824924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170DAB13" w14:textId="4D73B4A3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824924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EB2BA5" w14:paraId="6744445B" w14:textId="77777777" w:rsidTr="007D062B">
        <w:trPr>
          <w:jc w:val="center"/>
        </w:trPr>
        <w:tc>
          <w:tcPr>
            <w:tcW w:w="988" w:type="dxa"/>
          </w:tcPr>
          <w:p w14:paraId="083AEF1B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57F3A2D8" w14:textId="7882D6B6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38BB269B" w14:textId="2DD43643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7EC4D34F" w14:textId="49F6B5D9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5FEB7715" w14:textId="2F275B45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EB2BA5" w14:paraId="2809525B" w14:textId="77777777" w:rsidTr="007D062B">
        <w:trPr>
          <w:jc w:val="center"/>
        </w:trPr>
        <w:tc>
          <w:tcPr>
            <w:tcW w:w="988" w:type="dxa"/>
          </w:tcPr>
          <w:p w14:paraId="40FF4E32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1D67A6AA" w14:textId="696F581A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2C717AB6" w14:textId="11EB449F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187D5F60" w14:textId="4C2F4C95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1CC0B5C0" w14:textId="1CFBE85A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EB2BA5" w14:paraId="5C4489A5" w14:textId="77777777" w:rsidTr="007D062B">
        <w:trPr>
          <w:jc w:val="center"/>
        </w:trPr>
        <w:tc>
          <w:tcPr>
            <w:tcW w:w="988" w:type="dxa"/>
          </w:tcPr>
          <w:p w14:paraId="08A92B1A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5CE74734" w14:textId="1EF6DEBE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2FA39006" w14:textId="42911C76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546099">
              <w:rPr>
                <w:noProof/>
                <w:sz w:val="18"/>
                <w:szCs w:val="18"/>
              </w:rPr>
              <w:t>28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30D912DE" w14:textId="7A1760A0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546099">
              <w:rPr>
                <w:noProof/>
                <w:sz w:val="18"/>
                <w:szCs w:val="18"/>
              </w:rPr>
              <w:t>28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12B59C94" w14:textId="62CABEDD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546099">
              <w:rPr>
                <w:noProof/>
                <w:sz w:val="18"/>
                <w:szCs w:val="18"/>
              </w:rPr>
              <w:t>28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EB2BA5" w14:paraId="16992BE4" w14:textId="77777777" w:rsidTr="007D062B">
        <w:trPr>
          <w:jc w:val="center"/>
        </w:trPr>
        <w:tc>
          <w:tcPr>
            <w:tcW w:w="988" w:type="dxa"/>
          </w:tcPr>
          <w:p w14:paraId="4C615B67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4DFC5DCD" w14:textId="7DB1AD0E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65A76414" w14:textId="600A6F67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546099">
              <w:rPr>
                <w:noProof/>
                <w:sz w:val="18"/>
                <w:szCs w:val="18"/>
              </w:rPr>
              <w:t>28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61B72E9A" w14:textId="5EB888CD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546099">
              <w:rPr>
                <w:noProof/>
                <w:sz w:val="18"/>
                <w:szCs w:val="18"/>
              </w:rPr>
              <w:t>28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4B83B3E5" w14:textId="3E9F72A4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546099">
              <w:rPr>
                <w:noProof/>
                <w:sz w:val="18"/>
                <w:szCs w:val="18"/>
              </w:rPr>
              <w:t>28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EB2BA5" w14:paraId="4AF1DE5C" w14:textId="77777777" w:rsidTr="007D062B">
        <w:trPr>
          <w:jc w:val="center"/>
        </w:trPr>
        <w:tc>
          <w:tcPr>
            <w:tcW w:w="988" w:type="dxa"/>
          </w:tcPr>
          <w:p w14:paraId="0D357930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5776D21F" w14:textId="1CC185CC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0467C522" w14:textId="72588A83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B03AE7">
              <w:rPr>
                <w:noProof/>
                <w:sz w:val="18"/>
                <w:szCs w:val="18"/>
              </w:rPr>
              <w:t>2</w:t>
            </w:r>
            <w:r w:rsidR="00EB2BA5">
              <w:rPr>
                <w:noProof/>
                <w:sz w:val="18"/>
                <w:szCs w:val="18"/>
              </w:rPr>
              <w:t>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1C0262F9" w14:textId="595085AA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1F6C2E">
              <w:rPr>
                <w:noProof/>
                <w:sz w:val="18"/>
                <w:szCs w:val="18"/>
              </w:rPr>
              <w:t xml:space="preserve"> 4666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29BB816" w14:textId="4D19E0FF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EB2BA5">
              <w:rPr>
                <w:noProof/>
                <w:sz w:val="18"/>
                <w:szCs w:val="18"/>
              </w:rPr>
              <w:t xml:space="preserve"> </w:t>
            </w:r>
            <w:r w:rsidR="001F6C2E">
              <w:rPr>
                <w:noProof/>
                <w:sz w:val="18"/>
                <w:szCs w:val="18"/>
              </w:rPr>
              <w:t>4666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EB2BA5" w14:paraId="494FA12D" w14:textId="77777777" w:rsidTr="007D062B">
        <w:trPr>
          <w:jc w:val="center"/>
        </w:trPr>
        <w:tc>
          <w:tcPr>
            <w:tcW w:w="988" w:type="dxa"/>
          </w:tcPr>
          <w:p w14:paraId="3BEC5C5E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14:paraId="75A06008" w14:textId="4C7147C0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2491039A" w14:textId="66A31353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B03AE7">
              <w:rPr>
                <w:noProof/>
                <w:sz w:val="18"/>
                <w:szCs w:val="18"/>
              </w:rPr>
              <w:t>2</w:t>
            </w:r>
            <w:r w:rsidR="00EB2BA5">
              <w:rPr>
                <w:noProof/>
                <w:sz w:val="18"/>
                <w:szCs w:val="18"/>
              </w:rPr>
              <w:t>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6A43E59D" w14:textId="1A0DEE65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EB2BA5">
              <w:rPr>
                <w:noProof/>
                <w:sz w:val="18"/>
                <w:szCs w:val="18"/>
              </w:rPr>
              <w:t xml:space="preserve"> </w:t>
            </w:r>
            <w:r w:rsidR="001F6C2E">
              <w:rPr>
                <w:noProof/>
                <w:sz w:val="18"/>
                <w:szCs w:val="18"/>
              </w:rPr>
              <w:t>4666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49CC9A7E" w14:textId="00ADB47F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EB2BA5">
              <w:rPr>
                <w:noProof/>
                <w:sz w:val="18"/>
                <w:szCs w:val="18"/>
              </w:rPr>
              <w:t xml:space="preserve"> </w:t>
            </w:r>
            <w:r w:rsidR="001F6C2E">
              <w:rPr>
                <w:noProof/>
                <w:sz w:val="18"/>
                <w:szCs w:val="18"/>
              </w:rPr>
              <w:t>4666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EB2BA5" w14:paraId="10C6F2F1" w14:textId="77777777" w:rsidTr="007D062B">
        <w:trPr>
          <w:jc w:val="center"/>
        </w:trPr>
        <w:tc>
          <w:tcPr>
            <w:tcW w:w="988" w:type="dxa"/>
          </w:tcPr>
          <w:p w14:paraId="0EE7072E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14:paraId="500B1C4B" w14:textId="63B3D0DB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55494602" w14:textId="6017C61A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B03AE7">
              <w:rPr>
                <w:noProof/>
                <w:sz w:val="18"/>
                <w:szCs w:val="18"/>
              </w:rPr>
              <w:t>2</w:t>
            </w:r>
            <w:r w:rsidR="00EB2BA5">
              <w:rPr>
                <w:noProof/>
                <w:sz w:val="18"/>
                <w:szCs w:val="18"/>
              </w:rPr>
              <w:t>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770F8F9E" w14:textId="168F6758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EB2BA5">
              <w:rPr>
                <w:noProof/>
                <w:sz w:val="18"/>
                <w:szCs w:val="18"/>
              </w:rPr>
              <w:t xml:space="preserve"> </w:t>
            </w:r>
            <w:r w:rsidR="001F6C2E">
              <w:rPr>
                <w:noProof/>
                <w:sz w:val="18"/>
                <w:szCs w:val="18"/>
              </w:rPr>
              <w:t>4666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B0598E2" w14:textId="0964A378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EB2BA5">
              <w:rPr>
                <w:noProof/>
                <w:sz w:val="18"/>
                <w:szCs w:val="18"/>
              </w:rPr>
              <w:t xml:space="preserve"> </w:t>
            </w:r>
            <w:r w:rsidR="001F6C2E">
              <w:rPr>
                <w:noProof/>
                <w:sz w:val="18"/>
                <w:szCs w:val="18"/>
              </w:rPr>
              <w:t>4666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EB2BA5" w14:paraId="61A74D1B" w14:textId="77777777" w:rsidTr="007D062B">
        <w:trPr>
          <w:jc w:val="center"/>
        </w:trPr>
        <w:tc>
          <w:tcPr>
            <w:tcW w:w="988" w:type="dxa"/>
          </w:tcPr>
          <w:p w14:paraId="3B62BD0D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55FB69B9" w14:textId="33D8DB07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2913BB6B" w14:textId="4E1C78F6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B36567">
              <w:rPr>
                <w:noProof/>
                <w:sz w:val="18"/>
                <w:szCs w:val="18"/>
              </w:rPr>
              <w:t>1556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7509D035" w14:textId="4BB9CB1B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EB2BA5">
              <w:rPr>
                <w:noProof/>
                <w:sz w:val="18"/>
                <w:szCs w:val="18"/>
              </w:rPr>
              <w:t xml:space="preserve"> </w:t>
            </w:r>
            <w:r w:rsidR="001F6C2E">
              <w:rPr>
                <w:noProof/>
                <w:sz w:val="18"/>
                <w:szCs w:val="18"/>
              </w:rPr>
              <w:t>3</w:t>
            </w:r>
            <w:r w:rsidR="00EB2BA5">
              <w:rPr>
                <w:noProof/>
                <w:sz w:val="18"/>
                <w:szCs w:val="18"/>
              </w:rPr>
              <w:t>5</w:t>
            </w:r>
            <w:r w:rsidR="001F6C2E">
              <w:rPr>
                <w:noProof/>
                <w:sz w:val="18"/>
                <w:szCs w:val="18"/>
              </w:rPr>
              <w:t>0</w:t>
            </w:r>
            <w:r w:rsidR="00EB2BA5">
              <w:rPr>
                <w:noProof/>
                <w:sz w:val="18"/>
                <w:szCs w:val="18"/>
              </w:rPr>
              <w:t>0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14858761" w14:textId="6A0770C7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EB2BA5">
              <w:rPr>
                <w:noProof/>
                <w:sz w:val="18"/>
                <w:szCs w:val="18"/>
              </w:rPr>
              <w:t xml:space="preserve"> </w:t>
            </w:r>
            <w:r w:rsidR="001F6C2E">
              <w:rPr>
                <w:noProof/>
                <w:sz w:val="18"/>
                <w:szCs w:val="18"/>
              </w:rPr>
              <w:t>4666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EB2BA5" w14:paraId="5356C463" w14:textId="77777777" w:rsidTr="007D062B">
        <w:trPr>
          <w:jc w:val="center"/>
        </w:trPr>
        <w:tc>
          <w:tcPr>
            <w:tcW w:w="988" w:type="dxa"/>
          </w:tcPr>
          <w:p w14:paraId="6A45FFD7" w14:textId="77777777" w:rsidR="00EB2BA5" w:rsidRPr="00027FAB" w:rsidRDefault="00EB2BA5" w:rsidP="007D062B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14:paraId="1A74BEB0" w14:textId="119E66F9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32284E">
              <w:rPr>
                <w:noProof/>
                <w:sz w:val="18"/>
                <w:szCs w:val="18"/>
              </w:rPr>
              <w:t>10</w:t>
            </w:r>
            <w:r w:rsidR="00EB2BA5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0BC428C7" w14:textId="105AF157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 </w:t>
            </w:r>
            <w:r w:rsidR="001F6C2E">
              <w:rPr>
                <w:noProof/>
                <w:sz w:val="18"/>
                <w:szCs w:val="18"/>
              </w:rPr>
              <w:t>1556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7F5D0EAA" w14:textId="712D74ED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1F6C2E">
              <w:rPr>
                <w:noProof/>
                <w:sz w:val="18"/>
                <w:szCs w:val="18"/>
              </w:rPr>
              <w:t>3500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30088EB0" w14:textId="7383AB2B" w:rsidR="00EB2BA5" w:rsidRPr="00027FAB" w:rsidRDefault="001D038C" w:rsidP="007D062B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EB2BA5" w:rsidRPr="005B6DFC">
              <w:rPr>
                <w:noProof/>
                <w:sz w:val="18"/>
                <w:szCs w:val="18"/>
              </w:rPr>
              <w:t xml:space="preserve"> =</w:t>
            </w:r>
            <w:r w:rsidR="00EB2BA5">
              <w:rPr>
                <w:noProof/>
                <w:sz w:val="18"/>
                <w:szCs w:val="18"/>
              </w:rPr>
              <w:t xml:space="preserve"> </w:t>
            </w:r>
            <w:r w:rsidR="001F6C2E">
              <w:rPr>
                <w:noProof/>
                <w:sz w:val="18"/>
                <w:szCs w:val="18"/>
              </w:rPr>
              <w:t>4666</w:t>
            </w:r>
            <w:r w:rsidR="00EB2BA5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</w:tbl>
    <w:p w14:paraId="05C868B0" w14:textId="77777777" w:rsidR="00814153" w:rsidRDefault="00814153" w:rsidP="00D765CD">
      <w:pPr>
        <w:spacing w:after="120"/>
        <w:rPr>
          <w:noProof/>
        </w:rPr>
      </w:pPr>
    </w:p>
    <w:p w14:paraId="73D94190" w14:textId="12A95902" w:rsidR="00B75EE1" w:rsidRDefault="007000E7" w:rsidP="00D765CD">
      <w:pPr>
        <w:spacing w:after="120"/>
        <w:rPr>
          <w:noProof/>
        </w:rPr>
      </w:pPr>
      <w:r>
        <w:rPr>
          <w:noProof/>
        </w:rPr>
        <w:t xml:space="preserve">Table 4: Maximum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noProof/>
        </w:rPr>
        <w:t xml:space="preserve">for PUSCH mapping type A for SCS = 60 kHz </w:t>
      </w:r>
      <w:r w:rsidR="00D765CD">
        <w:rPr>
          <w:noProof/>
        </w:rPr>
        <w:t xml:space="preserve">(normal cyclic prefix) </w:t>
      </w:r>
      <w:r>
        <w:rPr>
          <w:noProof/>
        </w:rPr>
        <w:t xml:space="preserve">and </w:t>
      </w:r>
      <w:r w:rsidRPr="009A1E80">
        <w:rPr>
          <w:position w:val="-10"/>
        </w:rPr>
        <w:object w:dxaOrig="200" w:dyaOrig="300" w14:anchorId="6DCE9374">
          <v:shape id="_x0000_i1033" type="#_x0000_t75" style="width:7.5pt;height:14.15pt" o:ole="">
            <v:imagedata r:id="rId10" o:title=""/>
          </v:shape>
          <o:OLEObject Type="Embed" ProgID="Equation.3" ShapeID="_x0000_i1033" DrawAspect="Content" ObjectID="_1627485273" r:id="rId21"/>
        </w:object>
      </w:r>
      <w:r>
        <w:t xml:space="preserve"> = ‘pos2’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417"/>
        <w:gridCol w:w="1418"/>
        <w:gridCol w:w="1275"/>
        <w:gridCol w:w="1297"/>
      </w:tblGrid>
      <w:tr w:rsidR="007000E7" w14:paraId="3D9D4043" w14:textId="77777777" w:rsidTr="006014D2">
        <w:trPr>
          <w:jc w:val="center"/>
        </w:trPr>
        <w:tc>
          <w:tcPr>
            <w:tcW w:w="988" w:type="dxa"/>
          </w:tcPr>
          <w:p w14:paraId="2A81AE88" w14:textId="77777777" w:rsidR="007000E7" w:rsidRPr="00823C66" w:rsidRDefault="001D038C" w:rsidP="006014D2">
            <w:pPr>
              <w:spacing w:after="120"/>
              <w:rPr>
                <w:rFonts w:ascii="Arial" w:hAnsi="Arial" w:cs="Arial"/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823C66">
              <w:rPr>
                <w:rFonts w:ascii="Arial" w:eastAsia="Batang" w:hAnsi="Arial" w:cs="Arial"/>
                <w:sz w:val="18"/>
                <w:szCs w:val="18"/>
              </w:rPr>
              <w:t xml:space="preserve">  in symbols</w:t>
            </w:r>
          </w:p>
        </w:tc>
        <w:tc>
          <w:tcPr>
            <w:tcW w:w="5407" w:type="dxa"/>
            <w:gridSpan w:val="4"/>
          </w:tcPr>
          <w:p w14:paraId="4C1151C6" w14:textId="77777777" w:rsidR="007000E7" w:rsidRPr="00027FAB" w:rsidRDefault="007000E7" w:rsidP="006014D2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PUSCH mappnig type A</w:t>
            </w:r>
          </w:p>
          <w:p w14:paraId="4F7B05E0" w14:textId="77777777" w:rsidR="007000E7" w:rsidRPr="00B61EF0" w:rsidRDefault="007000E7" w:rsidP="006014D2">
            <w:pPr>
              <w:spacing w:after="0"/>
              <w:jc w:val="center"/>
              <w:rPr>
                <w:i/>
                <w:noProof/>
              </w:rPr>
            </w:pPr>
            <w:r w:rsidRPr="00B61EF0">
              <w:rPr>
                <w:i/>
                <w:noProof/>
                <w:sz w:val="18"/>
                <w:szCs w:val="18"/>
              </w:rPr>
              <w:t>dmrs-AdditionalPosition</w:t>
            </w:r>
          </w:p>
        </w:tc>
      </w:tr>
      <w:tr w:rsidR="007000E7" w14:paraId="040E21F6" w14:textId="77777777" w:rsidTr="006014D2">
        <w:trPr>
          <w:jc w:val="center"/>
        </w:trPr>
        <w:tc>
          <w:tcPr>
            <w:tcW w:w="988" w:type="dxa"/>
          </w:tcPr>
          <w:p w14:paraId="54B714AB" w14:textId="77777777" w:rsidR="007000E7" w:rsidRPr="00A86C2E" w:rsidRDefault="007000E7" w:rsidP="006014D2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EA0C528" w14:textId="77777777" w:rsidR="007000E7" w:rsidRPr="00A86C2E" w:rsidRDefault="007000E7" w:rsidP="006014D2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14:paraId="48B84BA0" w14:textId="77777777" w:rsidR="007000E7" w:rsidRPr="00A86C2E" w:rsidRDefault="007000E7" w:rsidP="006014D2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14:paraId="613A0686" w14:textId="77777777" w:rsidR="007000E7" w:rsidRPr="00A86C2E" w:rsidRDefault="007000E7" w:rsidP="006014D2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297" w:type="dxa"/>
          </w:tcPr>
          <w:p w14:paraId="0A1934E0" w14:textId="77777777" w:rsidR="007000E7" w:rsidRPr="00A86C2E" w:rsidRDefault="007000E7" w:rsidP="006014D2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3</w:t>
            </w:r>
          </w:p>
        </w:tc>
      </w:tr>
      <w:tr w:rsidR="007000E7" w14:paraId="48331753" w14:textId="77777777" w:rsidTr="006014D2">
        <w:trPr>
          <w:jc w:val="center"/>
        </w:trPr>
        <w:tc>
          <w:tcPr>
            <w:tcW w:w="988" w:type="dxa"/>
          </w:tcPr>
          <w:p w14:paraId="2D3990C4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&lt;4</w:t>
            </w:r>
          </w:p>
        </w:tc>
        <w:tc>
          <w:tcPr>
            <w:tcW w:w="1417" w:type="dxa"/>
          </w:tcPr>
          <w:p w14:paraId="1473841A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2E9F8534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14:paraId="38C5F8BA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  <w:tc>
          <w:tcPr>
            <w:tcW w:w="1297" w:type="dxa"/>
          </w:tcPr>
          <w:p w14:paraId="1DE3D36F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-</w:t>
            </w:r>
          </w:p>
        </w:tc>
      </w:tr>
      <w:tr w:rsidR="007000E7" w14:paraId="0EB34F39" w14:textId="77777777" w:rsidTr="006014D2">
        <w:trPr>
          <w:jc w:val="center"/>
        </w:trPr>
        <w:tc>
          <w:tcPr>
            <w:tcW w:w="988" w:type="dxa"/>
          </w:tcPr>
          <w:p w14:paraId="6B12A85C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45D1D020" w14:textId="6AFEB337" w:rsidR="007000E7" w:rsidRPr="005B6DFC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6014D2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1D2A3B76" w14:textId="0EF8D630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7837DD8E" w14:textId="280305D6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EC3D67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123B7990" w14:textId="652FBCE3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814153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7000E7" w14:paraId="6C2791BF" w14:textId="77777777" w:rsidTr="006014D2">
        <w:trPr>
          <w:jc w:val="center"/>
        </w:trPr>
        <w:tc>
          <w:tcPr>
            <w:tcW w:w="988" w:type="dxa"/>
          </w:tcPr>
          <w:p w14:paraId="0FF3033E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8D02A93" w14:textId="2377749B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64FE4D6D" w14:textId="092C3F54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0AED2A8A" w14:textId="01E59A28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EC3D67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47859EBD" w14:textId="6695CA45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814153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7000E7" w14:paraId="0CF888DB" w14:textId="77777777" w:rsidTr="006014D2">
        <w:trPr>
          <w:jc w:val="center"/>
        </w:trPr>
        <w:tc>
          <w:tcPr>
            <w:tcW w:w="988" w:type="dxa"/>
          </w:tcPr>
          <w:p w14:paraId="450F4B77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76CEF077" w14:textId="64638034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7BEBF612" w14:textId="11343813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264BFFA9" w14:textId="1A619341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EC3D67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4C9BB842" w14:textId="3F003758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814153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7000E7" w14:paraId="1E629F03" w14:textId="77777777" w:rsidTr="006014D2">
        <w:trPr>
          <w:jc w:val="center"/>
        </w:trPr>
        <w:tc>
          <w:tcPr>
            <w:tcW w:w="988" w:type="dxa"/>
          </w:tcPr>
          <w:p w14:paraId="35A6FAF9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61F6EBE3" w14:textId="4C7A0AC2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58C43D9A" w14:textId="14154F1B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7B7C2A7D" w14:textId="3365E46F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EC3D67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6576ECAD" w14:textId="7B38B9CC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814153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7000E7" w14:paraId="0FB485D2" w14:textId="77777777" w:rsidTr="006014D2">
        <w:trPr>
          <w:jc w:val="center"/>
        </w:trPr>
        <w:tc>
          <w:tcPr>
            <w:tcW w:w="988" w:type="dxa"/>
          </w:tcPr>
          <w:p w14:paraId="487AFAB9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30F173BC" w14:textId="4BDA9EC1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39F1B5AF" w14:textId="4DE6F0F4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56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08D3D1DF" w14:textId="78D1E960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EC3D67">
              <w:rPr>
                <w:noProof/>
                <w:sz w:val="18"/>
                <w:szCs w:val="18"/>
              </w:rPr>
              <w:t>56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4126FC94" w14:textId="7713562E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814153">
              <w:rPr>
                <w:noProof/>
                <w:sz w:val="18"/>
                <w:szCs w:val="18"/>
              </w:rPr>
              <w:t>56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7000E7" w14:paraId="290045F7" w14:textId="77777777" w:rsidTr="006014D2">
        <w:trPr>
          <w:jc w:val="center"/>
        </w:trPr>
        <w:tc>
          <w:tcPr>
            <w:tcW w:w="988" w:type="dxa"/>
          </w:tcPr>
          <w:p w14:paraId="1B7E8AC7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609EC4B0" w14:textId="05B9B7D4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45EC9052" w14:textId="1F31D9A0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56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1F696159" w14:textId="16C84F1A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EC3D67">
              <w:rPr>
                <w:noProof/>
                <w:sz w:val="18"/>
                <w:szCs w:val="18"/>
              </w:rPr>
              <w:t>56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28C858B8" w14:textId="460F9871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814153">
              <w:rPr>
                <w:noProof/>
                <w:sz w:val="18"/>
                <w:szCs w:val="18"/>
              </w:rPr>
              <w:t>56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7000E7" w14:paraId="225A4E03" w14:textId="77777777" w:rsidTr="006014D2">
        <w:trPr>
          <w:jc w:val="center"/>
        </w:trPr>
        <w:tc>
          <w:tcPr>
            <w:tcW w:w="988" w:type="dxa"/>
          </w:tcPr>
          <w:p w14:paraId="0A88D446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3E44361B" w14:textId="3A2DC17C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59DC77E2" w14:textId="20A76421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4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79EFFD47" w14:textId="6EED2629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000E7">
              <w:rPr>
                <w:noProof/>
                <w:sz w:val="18"/>
                <w:szCs w:val="18"/>
              </w:rPr>
              <w:t xml:space="preserve"> </w:t>
            </w:r>
            <w:r w:rsidR="00307D59">
              <w:rPr>
                <w:noProof/>
                <w:sz w:val="18"/>
                <w:szCs w:val="18"/>
              </w:rPr>
              <w:t>9332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06D48761" w14:textId="75FE2B5B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000E7">
              <w:rPr>
                <w:noProof/>
                <w:sz w:val="18"/>
                <w:szCs w:val="18"/>
              </w:rPr>
              <w:t xml:space="preserve"> </w:t>
            </w:r>
            <w:r w:rsidR="00814153">
              <w:rPr>
                <w:noProof/>
                <w:sz w:val="18"/>
                <w:szCs w:val="18"/>
              </w:rPr>
              <w:t>9332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7000E7" w14:paraId="5D17164B" w14:textId="77777777" w:rsidTr="006014D2">
        <w:trPr>
          <w:jc w:val="center"/>
        </w:trPr>
        <w:tc>
          <w:tcPr>
            <w:tcW w:w="988" w:type="dxa"/>
          </w:tcPr>
          <w:p w14:paraId="7D6F7E49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14:paraId="394CB560" w14:textId="15CFE433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4ED6EB48" w14:textId="669435E1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4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260D06F8" w14:textId="5BF0308E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000E7">
              <w:rPr>
                <w:noProof/>
                <w:sz w:val="18"/>
                <w:szCs w:val="18"/>
              </w:rPr>
              <w:t xml:space="preserve"> </w:t>
            </w:r>
            <w:r w:rsidR="00307D59">
              <w:rPr>
                <w:noProof/>
                <w:sz w:val="18"/>
                <w:szCs w:val="18"/>
              </w:rPr>
              <w:t>9332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5CD11B74" w14:textId="509A48D3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000E7">
              <w:rPr>
                <w:noProof/>
                <w:sz w:val="18"/>
                <w:szCs w:val="18"/>
              </w:rPr>
              <w:t xml:space="preserve"> </w:t>
            </w:r>
            <w:r w:rsidR="00814153">
              <w:rPr>
                <w:noProof/>
                <w:sz w:val="18"/>
                <w:szCs w:val="18"/>
              </w:rPr>
              <w:t>9332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7000E7" w14:paraId="4DA921D2" w14:textId="77777777" w:rsidTr="006014D2">
        <w:trPr>
          <w:jc w:val="center"/>
        </w:trPr>
        <w:tc>
          <w:tcPr>
            <w:tcW w:w="988" w:type="dxa"/>
          </w:tcPr>
          <w:p w14:paraId="59BF1D53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14:paraId="13D4F071" w14:textId="2D935999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6B18D91E" w14:textId="67682E89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4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334E4B56" w14:textId="65749AA7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000E7">
              <w:rPr>
                <w:noProof/>
                <w:sz w:val="18"/>
                <w:szCs w:val="18"/>
              </w:rPr>
              <w:t xml:space="preserve"> </w:t>
            </w:r>
            <w:r w:rsidR="00307D59">
              <w:rPr>
                <w:noProof/>
                <w:sz w:val="18"/>
                <w:szCs w:val="18"/>
              </w:rPr>
              <w:t>9332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5DACEA66" w14:textId="3A8F654F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000E7">
              <w:rPr>
                <w:noProof/>
                <w:sz w:val="18"/>
                <w:szCs w:val="18"/>
              </w:rPr>
              <w:t xml:space="preserve"> </w:t>
            </w:r>
            <w:r w:rsidR="00814153">
              <w:rPr>
                <w:noProof/>
                <w:sz w:val="18"/>
                <w:szCs w:val="18"/>
              </w:rPr>
              <w:t>9332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7000E7" w14:paraId="1FF7EC47" w14:textId="77777777" w:rsidTr="006014D2">
        <w:trPr>
          <w:jc w:val="center"/>
        </w:trPr>
        <w:tc>
          <w:tcPr>
            <w:tcW w:w="988" w:type="dxa"/>
          </w:tcPr>
          <w:p w14:paraId="6C835C2A" w14:textId="4BCC8DC6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0673A029" w14:textId="3CCA66E7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1CD403C3" w14:textId="21F31CE5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96EF9">
              <w:rPr>
                <w:noProof/>
                <w:sz w:val="18"/>
                <w:szCs w:val="18"/>
              </w:rPr>
              <w:t xml:space="preserve"> 3112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0CA11288" w14:textId="69D42066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000E7">
              <w:rPr>
                <w:noProof/>
                <w:sz w:val="18"/>
                <w:szCs w:val="18"/>
              </w:rPr>
              <w:t xml:space="preserve"> </w:t>
            </w:r>
            <w:r w:rsidR="00307D59">
              <w:rPr>
                <w:noProof/>
                <w:sz w:val="18"/>
                <w:szCs w:val="18"/>
              </w:rPr>
              <w:t>7000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1A5091D9" w14:textId="2B16777F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000E7">
              <w:rPr>
                <w:noProof/>
                <w:sz w:val="18"/>
                <w:szCs w:val="18"/>
              </w:rPr>
              <w:t xml:space="preserve"> </w:t>
            </w:r>
            <w:r w:rsidR="00814153">
              <w:rPr>
                <w:noProof/>
                <w:sz w:val="18"/>
                <w:szCs w:val="18"/>
              </w:rPr>
              <w:t>9332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7000E7" w14:paraId="01ED6B54" w14:textId="77777777" w:rsidTr="006014D2">
        <w:trPr>
          <w:jc w:val="center"/>
        </w:trPr>
        <w:tc>
          <w:tcPr>
            <w:tcW w:w="988" w:type="dxa"/>
          </w:tcPr>
          <w:p w14:paraId="05302D59" w14:textId="77777777" w:rsidR="007000E7" w:rsidRPr="00027FAB" w:rsidRDefault="007000E7" w:rsidP="006014D2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14:paraId="244862BC" w14:textId="46E030F4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1A630F">
              <w:rPr>
                <w:noProof/>
                <w:sz w:val="18"/>
                <w:szCs w:val="18"/>
              </w:rPr>
              <w:t>2</w:t>
            </w:r>
            <w:r w:rsidR="007000E7">
              <w:rPr>
                <w:noProof/>
                <w:sz w:val="18"/>
                <w:szCs w:val="18"/>
              </w:rPr>
              <w:t>0</w:t>
            </w:r>
            <w:r w:rsidR="007000E7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08009101" w14:textId="466814CF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 </w:t>
            </w:r>
            <w:r w:rsidR="00796EF9">
              <w:rPr>
                <w:noProof/>
                <w:sz w:val="18"/>
                <w:szCs w:val="18"/>
              </w:rPr>
              <w:t>3112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18C78A83" w14:textId="44F4AF1A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307D59">
              <w:rPr>
                <w:noProof/>
                <w:sz w:val="18"/>
                <w:szCs w:val="18"/>
              </w:rPr>
              <w:t xml:space="preserve"> 7000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3A199171" w14:textId="4BD2034A" w:rsidR="007000E7" w:rsidRPr="00027FAB" w:rsidRDefault="001D038C" w:rsidP="006014D2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000E7" w:rsidRPr="005B6DFC">
              <w:rPr>
                <w:noProof/>
                <w:sz w:val="18"/>
                <w:szCs w:val="18"/>
              </w:rPr>
              <w:t xml:space="preserve"> =</w:t>
            </w:r>
            <w:r w:rsidR="007000E7">
              <w:rPr>
                <w:noProof/>
                <w:sz w:val="18"/>
                <w:szCs w:val="18"/>
              </w:rPr>
              <w:t xml:space="preserve"> </w:t>
            </w:r>
            <w:r w:rsidR="00814153">
              <w:rPr>
                <w:noProof/>
                <w:sz w:val="18"/>
                <w:szCs w:val="18"/>
              </w:rPr>
              <w:t>9332</w:t>
            </w:r>
            <w:r w:rsidR="007000E7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</w:tbl>
    <w:p w14:paraId="5A79B385" w14:textId="77777777" w:rsidR="00DD0429" w:rsidRDefault="00DD0429" w:rsidP="00157607">
      <w:pPr>
        <w:spacing w:after="120"/>
      </w:pPr>
    </w:p>
    <w:p w14:paraId="6C32F090" w14:textId="3FEDF2E9" w:rsidR="00157607" w:rsidRDefault="00157607" w:rsidP="00157607">
      <w:pPr>
        <w:spacing w:after="120"/>
      </w:pPr>
    </w:p>
    <w:p w14:paraId="268CAEEF" w14:textId="7E1FDBF0" w:rsidR="00341D6E" w:rsidRDefault="00341D6E" w:rsidP="00157607">
      <w:pPr>
        <w:spacing w:after="120"/>
      </w:pPr>
    </w:p>
    <w:p w14:paraId="27459394" w14:textId="333B6551" w:rsidR="00341D6E" w:rsidRDefault="00341D6E" w:rsidP="00157607">
      <w:pPr>
        <w:spacing w:after="120"/>
      </w:pPr>
    </w:p>
    <w:p w14:paraId="08AA9205" w14:textId="5D80A368" w:rsidR="00341D6E" w:rsidRDefault="00341D6E" w:rsidP="00157607">
      <w:pPr>
        <w:spacing w:after="120"/>
      </w:pPr>
    </w:p>
    <w:p w14:paraId="2B09A520" w14:textId="2C107606" w:rsidR="006B72D6" w:rsidRDefault="006B72D6" w:rsidP="00157607">
      <w:pPr>
        <w:spacing w:after="120"/>
      </w:pPr>
    </w:p>
    <w:p w14:paraId="0E8C7CE7" w14:textId="77777777" w:rsidR="006B72D6" w:rsidRDefault="006B72D6" w:rsidP="00157607">
      <w:pPr>
        <w:spacing w:after="120"/>
      </w:pPr>
    </w:p>
    <w:p w14:paraId="686F53CA" w14:textId="6FD93D0D" w:rsidR="005538F1" w:rsidRDefault="005538F1" w:rsidP="005538F1">
      <w:pPr>
        <w:spacing w:after="120"/>
        <w:ind w:left="284" w:firstLine="284"/>
        <w:rPr>
          <w:noProof/>
        </w:rPr>
      </w:pPr>
      <w:bookmarkStart w:id="14" w:name="_GoBack"/>
      <w:bookmarkEnd w:id="14"/>
      <w:r>
        <w:rPr>
          <w:noProof/>
        </w:rPr>
        <w:lastRenderedPageBreak/>
        <w:t xml:space="preserve">Table 5: Maximum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noProof/>
        </w:rPr>
        <w:t xml:space="preserve">for PUSCH mapping type B for SCS = 15 kHz and </w:t>
      </w:r>
      <w:r w:rsidRPr="009A1E80">
        <w:rPr>
          <w:position w:val="-10"/>
        </w:rPr>
        <w:object w:dxaOrig="200" w:dyaOrig="300" w14:anchorId="34096B8A">
          <v:shape id="_x0000_i1034" type="#_x0000_t75" style="width:7.5pt;height:14.15pt" o:ole="">
            <v:imagedata r:id="rId10" o:title=""/>
          </v:shape>
          <o:OLEObject Type="Embed" ProgID="Equation.3" ShapeID="_x0000_i1034" DrawAspect="Content" ObjectID="_1627485274" r:id="rId22"/>
        </w:object>
      </w:r>
      <w:r>
        <w:t xml:space="preserve"> = </w:t>
      </w:r>
      <w:r w:rsidR="00F03644">
        <w:t>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417"/>
        <w:gridCol w:w="1418"/>
        <w:gridCol w:w="1275"/>
        <w:gridCol w:w="1297"/>
      </w:tblGrid>
      <w:tr w:rsidR="00583FEE" w14:paraId="209FFC7B" w14:textId="77777777" w:rsidTr="00AB3740">
        <w:trPr>
          <w:jc w:val="center"/>
        </w:trPr>
        <w:tc>
          <w:tcPr>
            <w:tcW w:w="988" w:type="dxa"/>
          </w:tcPr>
          <w:p w14:paraId="38412B13" w14:textId="77777777" w:rsidR="00583FEE" w:rsidRPr="00823C66" w:rsidRDefault="001D038C" w:rsidP="00AB3740">
            <w:pPr>
              <w:spacing w:after="120"/>
              <w:rPr>
                <w:rFonts w:ascii="Arial" w:hAnsi="Arial" w:cs="Arial"/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823C66">
              <w:rPr>
                <w:rFonts w:ascii="Arial" w:eastAsia="Batang" w:hAnsi="Arial" w:cs="Arial"/>
                <w:sz w:val="18"/>
                <w:szCs w:val="18"/>
              </w:rPr>
              <w:t xml:space="preserve">  in symbols</w:t>
            </w:r>
          </w:p>
        </w:tc>
        <w:tc>
          <w:tcPr>
            <w:tcW w:w="5407" w:type="dxa"/>
            <w:gridSpan w:val="4"/>
          </w:tcPr>
          <w:p w14:paraId="371E3977" w14:textId="77777777" w:rsidR="00583FEE" w:rsidRPr="00027FAB" w:rsidRDefault="00583FEE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PUSCH mappnig type A</w:t>
            </w:r>
          </w:p>
          <w:p w14:paraId="1D8F6199" w14:textId="77777777" w:rsidR="00583FEE" w:rsidRPr="00B61EF0" w:rsidRDefault="00583FEE" w:rsidP="00AB3740">
            <w:pPr>
              <w:spacing w:after="0"/>
              <w:jc w:val="center"/>
              <w:rPr>
                <w:i/>
                <w:noProof/>
              </w:rPr>
            </w:pPr>
            <w:r w:rsidRPr="00B61EF0">
              <w:rPr>
                <w:i/>
                <w:noProof/>
                <w:sz w:val="18"/>
                <w:szCs w:val="18"/>
              </w:rPr>
              <w:t>dmrs-AdditionalPosition</w:t>
            </w:r>
          </w:p>
        </w:tc>
      </w:tr>
      <w:tr w:rsidR="00583FEE" w14:paraId="448FA66C" w14:textId="77777777" w:rsidTr="00AB3740">
        <w:trPr>
          <w:jc w:val="center"/>
        </w:trPr>
        <w:tc>
          <w:tcPr>
            <w:tcW w:w="988" w:type="dxa"/>
          </w:tcPr>
          <w:p w14:paraId="34A5C29E" w14:textId="77777777" w:rsidR="00583FEE" w:rsidRPr="00A86C2E" w:rsidRDefault="00583FEE" w:rsidP="00AB3740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627E942" w14:textId="77777777" w:rsidR="00583FEE" w:rsidRPr="00A86C2E" w:rsidRDefault="00583FEE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14:paraId="542C7C37" w14:textId="77777777" w:rsidR="00583FEE" w:rsidRPr="00A86C2E" w:rsidRDefault="00583FEE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14:paraId="49A631C2" w14:textId="77777777" w:rsidR="00583FEE" w:rsidRPr="00A86C2E" w:rsidRDefault="00583FEE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297" w:type="dxa"/>
          </w:tcPr>
          <w:p w14:paraId="07CFA8E9" w14:textId="77777777" w:rsidR="00583FEE" w:rsidRPr="00A86C2E" w:rsidRDefault="00583FEE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3</w:t>
            </w:r>
          </w:p>
        </w:tc>
      </w:tr>
      <w:tr w:rsidR="00583FEE" w14:paraId="034171E5" w14:textId="77777777" w:rsidTr="00AB3740">
        <w:trPr>
          <w:jc w:val="center"/>
        </w:trPr>
        <w:tc>
          <w:tcPr>
            <w:tcW w:w="988" w:type="dxa"/>
          </w:tcPr>
          <w:p w14:paraId="55F0446A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&lt;4</w:t>
            </w:r>
          </w:p>
        </w:tc>
        <w:tc>
          <w:tcPr>
            <w:tcW w:w="1417" w:type="dxa"/>
          </w:tcPr>
          <w:p w14:paraId="7D7D85C6" w14:textId="12C59289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D2457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5381F304" w14:textId="409354AE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D2457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75" w:type="dxa"/>
          </w:tcPr>
          <w:p w14:paraId="3B54C47C" w14:textId="6F2478EA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D2457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97" w:type="dxa"/>
          </w:tcPr>
          <w:p w14:paraId="3E028F54" w14:textId="653FA3D0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D2457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</w:tr>
      <w:tr w:rsidR="00583FEE" w14:paraId="5E5A0139" w14:textId="77777777" w:rsidTr="00AB3740">
        <w:trPr>
          <w:jc w:val="center"/>
        </w:trPr>
        <w:tc>
          <w:tcPr>
            <w:tcW w:w="988" w:type="dxa"/>
          </w:tcPr>
          <w:p w14:paraId="00BB12A5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23C6FD1E" w14:textId="77777777" w:rsidR="00583FEE" w:rsidRPr="005B6DFC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23E922B7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75" w:type="dxa"/>
          </w:tcPr>
          <w:p w14:paraId="41E57D5E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297" w:type="dxa"/>
          </w:tcPr>
          <w:p w14:paraId="1C0747CB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</w:tr>
      <w:tr w:rsidR="00583FEE" w14:paraId="2668A73B" w14:textId="77777777" w:rsidTr="00AB3740">
        <w:trPr>
          <w:jc w:val="center"/>
        </w:trPr>
        <w:tc>
          <w:tcPr>
            <w:tcW w:w="988" w:type="dxa"/>
          </w:tcPr>
          <w:p w14:paraId="3DEDD6AD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851850F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1A6A84F7" w14:textId="16C7B83A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330942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037BBC85" w14:textId="7FB8BA18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330942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3CFBE40D" w14:textId="3AAA94E8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330942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583FEE" w14:paraId="6386840E" w14:textId="77777777" w:rsidTr="00AB3740">
        <w:trPr>
          <w:jc w:val="center"/>
        </w:trPr>
        <w:tc>
          <w:tcPr>
            <w:tcW w:w="988" w:type="dxa"/>
          </w:tcPr>
          <w:p w14:paraId="17E45A7A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2E6FBE35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0FE0C076" w14:textId="3B9751D8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33363E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3C44341A" w14:textId="6A8B6849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33363E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1F8F9CFE" w14:textId="2C408705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33363E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583FEE" w14:paraId="78775BDA" w14:textId="77777777" w:rsidTr="00AB3740">
        <w:trPr>
          <w:jc w:val="center"/>
        </w:trPr>
        <w:tc>
          <w:tcPr>
            <w:tcW w:w="988" w:type="dxa"/>
          </w:tcPr>
          <w:p w14:paraId="3A84E760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17AD22FF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6824514C" w14:textId="6FBFD80F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D928F8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544FC772" w14:textId="7F9E4650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D928F8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13A33D67" w14:textId="724604D2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D928F8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583FEE" w14:paraId="360419C0" w14:textId="77777777" w:rsidTr="00AB3740">
        <w:trPr>
          <w:jc w:val="center"/>
        </w:trPr>
        <w:tc>
          <w:tcPr>
            <w:tcW w:w="988" w:type="dxa"/>
          </w:tcPr>
          <w:p w14:paraId="160BA652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57F84F76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6C0D3A21" w14:textId="464465C8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583FEE">
              <w:rPr>
                <w:noProof/>
                <w:sz w:val="18"/>
                <w:szCs w:val="18"/>
              </w:rPr>
              <w:t>1</w:t>
            </w:r>
            <w:r w:rsidR="00EE2A7F">
              <w:rPr>
                <w:noProof/>
                <w:sz w:val="18"/>
                <w:szCs w:val="18"/>
              </w:rPr>
              <w:t>167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527C0324" w14:textId="06FDB449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277DEF">
              <w:rPr>
                <w:noProof/>
                <w:sz w:val="18"/>
                <w:szCs w:val="18"/>
              </w:rPr>
              <w:t>2333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7A915F5B" w14:textId="043E6DCB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80531C">
              <w:rPr>
                <w:noProof/>
                <w:sz w:val="18"/>
                <w:szCs w:val="18"/>
              </w:rPr>
              <w:t>2333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583FEE" w14:paraId="4B96DAFE" w14:textId="77777777" w:rsidTr="00AB3740">
        <w:trPr>
          <w:jc w:val="center"/>
        </w:trPr>
        <w:tc>
          <w:tcPr>
            <w:tcW w:w="988" w:type="dxa"/>
          </w:tcPr>
          <w:p w14:paraId="565C9F9C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3A63FABD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2897010C" w14:textId="07F35DA6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583FEE">
              <w:rPr>
                <w:noProof/>
                <w:sz w:val="18"/>
                <w:szCs w:val="18"/>
              </w:rPr>
              <w:t>1</w:t>
            </w:r>
            <w:r w:rsidR="00EE2A7F">
              <w:rPr>
                <w:noProof/>
                <w:sz w:val="18"/>
                <w:szCs w:val="18"/>
              </w:rPr>
              <w:t>167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441001C6" w14:textId="637035B6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277DEF">
              <w:rPr>
                <w:noProof/>
                <w:sz w:val="18"/>
                <w:szCs w:val="18"/>
              </w:rPr>
              <w:t>2333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3520EFA8" w14:textId="2BE572E9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CD5027">
              <w:rPr>
                <w:noProof/>
                <w:sz w:val="18"/>
                <w:szCs w:val="18"/>
              </w:rPr>
              <w:t>2333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583FEE" w14:paraId="27EC2B62" w14:textId="77777777" w:rsidTr="00AB3740">
        <w:trPr>
          <w:jc w:val="center"/>
        </w:trPr>
        <w:tc>
          <w:tcPr>
            <w:tcW w:w="988" w:type="dxa"/>
          </w:tcPr>
          <w:p w14:paraId="755C2FBE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6CA07452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629B67FF" w14:textId="296523DE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E0503D">
              <w:rPr>
                <w:noProof/>
                <w:sz w:val="18"/>
                <w:szCs w:val="18"/>
              </w:rPr>
              <w:t>875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7EF1855D" w14:textId="45CBCD4C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</w:t>
            </w:r>
            <w:r w:rsidR="008C0C06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129637ED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2333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583FEE" w14:paraId="3D9539A5" w14:textId="77777777" w:rsidTr="00AB3740">
        <w:trPr>
          <w:jc w:val="center"/>
        </w:trPr>
        <w:tc>
          <w:tcPr>
            <w:tcW w:w="988" w:type="dxa"/>
          </w:tcPr>
          <w:p w14:paraId="2A490F7E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14:paraId="4FE413CA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7BD7FD01" w14:textId="2407B32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E0503D">
              <w:rPr>
                <w:noProof/>
                <w:sz w:val="18"/>
                <w:szCs w:val="18"/>
              </w:rPr>
              <w:t>875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2811FA4A" w14:textId="0B1F7D8A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</w:t>
            </w:r>
            <w:r w:rsidR="008C0C06">
              <w:rPr>
                <w:noProof/>
                <w:sz w:val="18"/>
                <w:szCs w:val="18"/>
              </w:rPr>
              <w:t>1750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54BBA426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2333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583FEE" w14:paraId="1AF2A4F5" w14:textId="77777777" w:rsidTr="00AB3740">
        <w:trPr>
          <w:jc w:val="center"/>
        </w:trPr>
        <w:tc>
          <w:tcPr>
            <w:tcW w:w="988" w:type="dxa"/>
          </w:tcPr>
          <w:p w14:paraId="20D141BD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14:paraId="16D3BE7D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543F782F" w14:textId="787C4FC0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B55E8B">
              <w:rPr>
                <w:noProof/>
                <w:sz w:val="18"/>
                <w:szCs w:val="18"/>
              </w:rPr>
              <w:t>700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21F27473" w14:textId="218B33C5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</w:t>
            </w:r>
            <w:r w:rsidR="00E04732">
              <w:rPr>
                <w:noProof/>
                <w:sz w:val="18"/>
                <w:szCs w:val="18"/>
              </w:rPr>
              <w:t>1400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6D6A1D4B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2333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583FEE" w14:paraId="518FBE53" w14:textId="77777777" w:rsidTr="00AB3740">
        <w:trPr>
          <w:jc w:val="center"/>
        </w:trPr>
        <w:tc>
          <w:tcPr>
            <w:tcW w:w="988" w:type="dxa"/>
          </w:tcPr>
          <w:p w14:paraId="69AF1541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7CCF5F09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3A7DE936" w14:textId="42F471D1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583FEE">
              <w:rPr>
                <w:noProof/>
                <w:sz w:val="18"/>
                <w:szCs w:val="18"/>
              </w:rPr>
              <w:t>7</w:t>
            </w:r>
            <w:r w:rsidR="00B55E8B">
              <w:rPr>
                <w:noProof/>
                <w:sz w:val="18"/>
                <w:szCs w:val="18"/>
              </w:rPr>
              <w:t>00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0B6889B9" w14:textId="1D53F74E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1</w:t>
            </w:r>
            <w:r w:rsidR="00E04732">
              <w:rPr>
                <w:noProof/>
                <w:sz w:val="18"/>
                <w:szCs w:val="18"/>
              </w:rPr>
              <w:t>400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44782E29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2333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583FEE" w14:paraId="25C08287" w14:textId="77777777" w:rsidTr="00AB3740">
        <w:trPr>
          <w:jc w:val="center"/>
        </w:trPr>
        <w:tc>
          <w:tcPr>
            <w:tcW w:w="988" w:type="dxa"/>
          </w:tcPr>
          <w:p w14:paraId="1285516B" w14:textId="77777777" w:rsidR="00583FEE" w:rsidRPr="00027FAB" w:rsidRDefault="00583FEE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14:paraId="1F91327E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500 Hz</w:t>
            </w:r>
          </w:p>
        </w:tc>
        <w:tc>
          <w:tcPr>
            <w:tcW w:w="1418" w:type="dxa"/>
          </w:tcPr>
          <w:p w14:paraId="204ABD3A" w14:textId="77472A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 </w:t>
            </w:r>
            <w:r w:rsidR="00583FEE">
              <w:rPr>
                <w:noProof/>
                <w:sz w:val="18"/>
                <w:szCs w:val="18"/>
              </w:rPr>
              <w:t>7</w:t>
            </w:r>
            <w:r w:rsidR="00B55E8B">
              <w:rPr>
                <w:noProof/>
                <w:sz w:val="18"/>
                <w:szCs w:val="18"/>
              </w:rPr>
              <w:t>00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6E4A2F69" w14:textId="56C74C7F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1</w:t>
            </w:r>
            <w:r w:rsidR="00E04732">
              <w:rPr>
                <w:noProof/>
                <w:sz w:val="18"/>
                <w:szCs w:val="18"/>
              </w:rPr>
              <w:t>400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F09CB14" w14:textId="77777777" w:rsidR="00583FEE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583FEE" w:rsidRPr="005B6DFC">
              <w:rPr>
                <w:noProof/>
                <w:sz w:val="18"/>
                <w:szCs w:val="18"/>
              </w:rPr>
              <w:t xml:space="preserve"> =</w:t>
            </w:r>
            <w:r w:rsidR="00583FEE">
              <w:rPr>
                <w:noProof/>
                <w:sz w:val="18"/>
                <w:szCs w:val="18"/>
              </w:rPr>
              <w:t xml:space="preserve"> 2333</w:t>
            </w:r>
            <w:r w:rsidR="00583FEE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</w:tbl>
    <w:p w14:paraId="676CC61A" w14:textId="52F8B23B" w:rsidR="00341D6E" w:rsidRDefault="00341D6E" w:rsidP="00157607">
      <w:pPr>
        <w:spacing w:after="120"/>
      </w:pPr>
    </w:p>
    <w:p w14:paraId="29DA52A8" w14:textId="2D7D8E07" w:rsidR="00341D6E" w:rsidRDefault="00A2761D" w:rsidP="00A2761D">
      <w:pPr>
        <w:spacing w:after="120"/>
        <w:ind w:left="284" w:firstLine="284"/>
      </w:pPr>
      <w:r>
        <w:rPr>
          <w:noProof/>
        </w:rPr>
        <w:t xml:space="preserve">Table 6: Maximum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noProof/>
        </w:rPr>
        <w:t xml:space="preserve">for PUSCH mapping type B for SCS = 30 kHz and </w:t>
      </w:r>
      <w:r w:rsidRPr="009A1E80">
        <w:rPr>
          <w:position w:val="-10"/>
        </w:rPr>
        <w:object w:dxaOrig="200" w:dyaOrig="300" w14:anchorId="6D1091B1">
          <v:shape id="_x0000_i1035" type="#_x0000_t75" style="width:7.5pt;height:14.15pt" o:ole="">
            <v:imagedata r:id="rId10" o:title=""/>
          </v:shape>
          <o:OLEObject Type="Embed" ProgID="Equation.3" ShapeID="_x0000_i1035" DrawAspect="Content" ObjectID="_1627485275" r:id="rId23"/>
        </w:object>
      </w:r>
      <w:r>
        <w:t xml:space="preserve"> = 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417"/>
        <w:gridCol w:w="1418"/>
        <w:gridCol w:w="1275"/>
        <w:gridCol w:w="1297"/>
      </w:tblGrid>
      <w:tr w:rsidR="00A2761D" w14:paraId="76360356" w14:textId="77777777" w:rsidTr="00AB3740">
        <w:trPr>
          <w:jc w:val="center"/>
        </w:trPr>
        <w:tc>
          <w:tcPr>
            <w:tcW w:w="988" w:type="dxa"/>
          </w:tcPr>
          <w:p w14:paraId="65F772BA" w14:textId="77777777" w:rsidR="00A2761D" w:rsidRPr="00823C66" w:rsidRDefault="001D038C" w:rsidP="00AB3740">
            <w:pPr>
              <w:spacing w:after="120"/>
              <w:rPr>
                <w:rFonts w:ascii="Arial" w:hAnsi="Arial" w:cs="Arial"/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823C66">
              <w:rPr>
                <w:rFonts w:ascii="Arial" w:eastAsia="Batang" w:hAnsi="Arial" w:cs="Arial"/>
                <w:sz w:val="18"/>
                <w:szCs w:val="18"/>
              </w:rPr>
              <w:t xml:space="preserve">  in symbols</w:t>
            </w:r>
          </w:p>
        </w:tc>
        <w:tc>
          <w:tcPr>
            <w:tcW w:w="5407" w:type="dxa"/>
            <w:gridSpan w:val="4"/>
          </w:tcPr>
          <w:p w14:paraId="60F93278" w14:textId="77777777" w:rsidR="00A2761D" w:rsidRPr="00027FAB" w:rsidRDefault="00A2761D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PUSCH mappnig type A</w:t>
            </w:r>
          </w:p>
          <w:p w14:paraId="53120AD2" w14:textId="77777777" w:rsidR="00A2761D" w:rsidRPr="00B61EF0" w:rsidRDefault="00A2761D" w:rsidP="00AB3740">
            <w:pPr>
              <w:spacing w:after="0"/>
              <w:jc w:val="center"/>
              <w:rPr>
                <w:i/>
                <w:noProof/>
              </w:rPr>
            </w:pPr>
            <w:r w:rsidRPr="00B61EF0">
              <w:rPr>
                <w:i/>
                <w:noProof/>
                <w:sz w:val="18"/>
                <w:szCs w:val="18"/>
              </w:rPr>
              <w:t>dmrs-AdditionalPosition</w:t>
            </w:r>
          </w:p>
        </w:tc>
      </w:tr>
      <w:tr w:rsidR="00A2761D" w14:paraId="4EACE631" w14:textId="77777777" w:rsidTr="00AB3740">
        <w:trPr>
          <w:jc w:val="center"/>
        </w:trPr>
        <w:tc>
          <w:tcPr>
            <w:tcW w:w="988" w:type="dxa"/>
          </w:tcPr>
          <w:p w14:paraId="112AED69" w14:textId="77777777" w:rsidR="00A2761D" w:rsidRPr="00A86C2E" w:rsidRDefault="00A2761D" w:rsidP="00AB3740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6E28FAA" w14:textId="77777777" w:rsidR="00A2761D" w:rsidRPr="00A86C2E" w:rsidRDefault="00A2761D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14:paraId="2CAE4147" w14:textId="77777777" w:rsidR="00A2761D" w:rsidRPr="00A86C2E" w:rsidRDefault="00A2761D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14:paraId="340B1670" w14:textId="77777777" w:rsidR="00A2761D" w:rsidRPr="00A86C2E" w:rsidRDefault="00A2761D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297" w:type="dxa"/>
          </w:tcPr>
          <w:p w14:paraId="286891C4" w14:textId="77777777" w:rsidR="00A2761D" w:rsidRPr="00A86C2E" w:rsidRDefault="00A2761D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3</w:t>
            </w:r>
          </w:p>
        </w:tc>
      </w:tr>
      <w:tr w:rsidR="00A2761D" w14:paraId="700BC368" w14:textId="77777777" w:rsidTr="00AB3740">
        <w:trPr>
          <w:jc w:val="center"/>
        </w:trPr>
        <w:tc>
          <w:tcPr>
            <w:tcW w:w="988" w:type="dxa"/>
          </w:tcPr>
          <w:p w14:paraId="5A07C568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&lt;4</w:t>
            </w:r>
          </w:p>
        </w:tc>
        <w:tc>
          <w:tcPr>
            <w:tcW w:w="1417" w:type="dxa"/>
          </w:tcPr>
          <w:p w14:paraId="772D1E4A" w14:textId="6B1CB4D7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18EFF239" w14:textId="567CB8B1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891BD8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482C3991" w14:textId="5D20BCBF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AC2B63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63A946BE" w14:textId="623FF451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FB0AF2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A2761D" w14:paraId="5141D306" w14:textId="77777777" w:rsidTr="00AB3740">
        <w:trPr>
          <w:jc w:val="center"/>
        </w:trPr>
        <w:tc>
          <w:tcPr>
            <w:tcW w:w="988" w:type="dxa"/>
          </w:tcPr>
          <w:p w14:paraId="0E546B90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57AF33AD" w14:textId="25071CC3" w:rsidR="00A2761D" w:rsidRPr="005B6DFC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775E4ECF" w14:textId="6CF76D02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891BD8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780248AB" w14:textId="05362348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AC2B63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0AAAB080" w14:textId="40A93548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FB0AF2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A2761D" w14:paraId="1FE02BD3" w14:textId="77777777" w:rsidTr="00AB3740">
        <w:trPr>
          <w:jc w:val="center"/>
        </w:trPr>
        <w:tc>
          <w:tcPr>
            <w:tcW w:w="988" w:type="dxa"/>
          </w:tcPr>
          <w:p w14:paraId="654973AE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DE7C6A2" w14:textId="631FE373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4FBC0852" w14:textId="71EB4910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2B747D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7B9818F6" w14:textId="0FFF579E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7B0FEE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15029A25" w14:textId="16CD5DF6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FB0AF2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A2761D" w14:paraId="705704E4" w14:textId="77777777" w:rsidTr="00AB3740">
        <w:trPr>
          <w:jc w:val="center"/>
        </w:trPr>
        <w:tc>
          <w:tcPr>
            <w:tcW w:w="988" w:type="dxa"/>
          </w:tcPr>
          <w:p w14:paraId="75FE01D6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2C9953D2" w14:textId="2A8F919E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11317A7B" w14:textId="492377B5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2B747D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32347655" w14:textId="5DE3893D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7B0FEE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1AC76D1" w14:textId="4973FA6C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FB0AF2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A2761D" w14:paraId="65752996" w14:textId="77777777" w:rsidTr="00AB3740">
        <w:trPr>
          <w:jc w:val="center"/>
        </w:trPr>
        <w:tc>
          <w:tcPr>
            <w:tcW w:w="988" w:type="dxa"/>
          </w:tcPr>
          <w:p w14:paraId="55639E48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69BC08F2" w14:textId="49D24E28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6DB00F1E" w14:textId="363A7B3E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2B747D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1640DE9F" w14:textId="0C257C11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7B0FEE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51A942D1" w14:textId="5018BEBF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FB0AF2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A2761D" w14:paraId="052FAA28" w14:textId="77777777" w:rsidTr="00AB3740">
        <w:trPr>
          <w:jc w:val="center"/>
        </w:trPr>
        <w:tc>
          <w:tcPr>
            <w:tcW w:w="988" w:type="dxa"/>
          </w:tcPr>
          <w:p w14:paraId="5AC93B47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74F4002F" w14:textId="5B631D25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4FB812C5" w14:textId="54B09EEA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7D1AC2">
              <w:rPr>
                <w:noProof/>
                <w:sz w:val="18"/>
                <w:szCs w:val="18"/>
              </w:rPr>
              <w:t>2334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63B4E79B" w14:textId="275B3D5F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FB6A20">
              <w:rPr>
                <w:noProof/>
                <w:sz w:val="18"/>
                <w:szCs w:val="18"/>
              </w:rPr>
              <w:t>4666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E260F8F" w14:textId="354BA59F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FB0AF2">
              <w:rPr>
                <w:noProof/>
                <w:sz w:val="18"/>
                <w:szCs w:val="18"/>
              </w:rPr>
              <w:t>4666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A2761D" w14:paraId="3C33C3AF" w14:textId="77777777" w:rsidTr="00AB3740">
        <w:trPr>
          <w:jc w:val="center"/>
        </w:trPr>
        <w:tc>
          <w:tcPr>
            <w:tcW w:w="988" w:type="dxa"/>
          </w:tcPr>
          <w:p w14:paraId="109F85C5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52DB83BF" w14:textId="40D955CF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4A5A2488" w14:textId="29B315BF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7D1AC2">
              <w:rPr>
                <w:noProof/>
                <w:sz w:val="18"/>
                <w:szCs w:val="18"/>
              </w:rPr>
              <w:t>2334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7F384FB1" w14:textId="556D10E8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FB6A20">
              <w:rPr>
                <w:noProof/>
                <w:sz w:val="18"/>
                <w:szCs w:val="18"/>
              </w:rPr>
              <w:t>4666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E5634C9" w14:textId="553AF11E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FB0AF2">
              <w:rPr>
                <w:noProof/>
                <w:sz w:val="18"/>
                <w:szCs w:val="18"/>
              </w:rPr>
              <w:t>4666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A2761D" w14:paraId="336625D5" w14:textId="77777777" w:rsidTr="00AB3740">
        <w:trPr>
          <w:jc w:val="center"/>
        </w:trPr>
        <w:tc>
          <w:tcPr>
            <w:tcW w:w="988" w:type="dxa"/>
          </w:tcPr>
          <w:p w14:paraId="28E6E10D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3C546659" w14:textId="4F63F59F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0CE727C5" w14:textId="0F506AAB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8B67CB">
              <w:rPr>
                <w:noProof/>
                <w:sz w:val="18"/>
                <w:szCs w:val="18"/>
              </w:rPr>
              <w:t>1750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1AED7654" w14:textId="6BF1FC7D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6A20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2E12C1D" w14:textId="756C2A2F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0AF2">
              <w:rPr>
                <w:noProof/>
                <w:sz w:val="18"/>
                <w:szCs w:val="18"/>
              </w:rPr>
              <w:t>4666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A2761D" w14:paraId="70B397F9" w14:textId="77777777" w:rsidTr="00AB3740">
        <w:trPr>
          <w:jc w:val="center"/>
        </w:trPr>
        <w:tc>
          <w:tcPr>
            <w:tcW w:w="988" w:type="dxa"/>
          </w:tcPr>
          <w:p w14:paraId="70C6394A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14:paraId="7F90AEB6" w14:textId="6095CB47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6C8B6C6F" w14:textId="4F28C7C9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8B67CB">
              <w:rPr>
                <w:noProof/>
                <w:sz w:val="18"/>
                <w:szCs w:val="18"/>
              </w:rPr>
              <w:t>1750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3BCBC2F4" w14:textId="6E664EBE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6A20">
              <w:rPr>
                <w:noProof/>
                <w:sz w:val="18"/>
                <w:szCs w:val="18"/>
              </w:rPr>
              <w:t>3500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1302E262" w14:textId="4FBA552B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0AF2">
              <w:rPr>
                <w:noProof/>
                <w:sz w:val="18"/>
                <w:szCs w:val="18"/>
              </w:rPr>
              <w:t>4666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A2761D" w14:paraId="0F1BADE4" w14:textId="77777777" w:rsidTr="00AB3740">
        <w:trPr>
          <w:jc w:val="center"/>
        </w:trPr>
        <w:tc>
          <w:tcPr>
            <w:tcW w:w="988" w:type="dxa"/>
          </w:tcPr>
          <w:p w14:paraId="34DA2B83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14:paraId="30C40467" w14:textId="7B9E2898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6AE9A5A7" w14:textId="7D293DDC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8B67CB">
              <w:rPr>
                <w:noProof/>
                <w:sz w:val="18"/>
                <w:szCs w:val="18"/>
              </w:rPr>
              <w:t>1400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2084E763" w14:textId="0E8AB37E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6A20">
              <w:rPr>
                <w:noProof/>
                <w:sz w:val="18"/>
                <w:szCs w:val="18"/>
              </w:rPr>
              <w:t>2800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5AD9436" w14:textId="6C7C7A3F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0AF2">
              <w:rPr>
                <w:noProof/>
                <w:sz w:val="18"/>
                <w:szCs w:val="18"/>
              </w:rPr>
              <w:t>4666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A2761D" w14:paraId="1B900113" w14:textId="77777777" w:rsidTr="00AB3740">
        <w:trPr>
          <w:jc w:val="center"/>
        </w:trPr>
        <w:tc>
          <w:tcPr>
            <w:tcW w:w="988" w:type="dxa"/>
          </w:tcPr>
          <w:p w14:paraId="33EAC83D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51109FC8" w14:textId="3CD06EF8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05CE8A69" w14:textId="66A3E473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8B67CB">
              <w:rPr>
                <w:noProof/>
                <w:sz w:val="18"/>
                <w:szCs w:val="18"/>
              </w:rPr>
              <w:t>1400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5FA08DF2" w14:textId="2501E147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6A20">
              <w:rPr>
                <w:noProof/>
                <w:sz w:val="18"/>
                <w:szCs w:val="18"/>
              </w:rPr>
              <w:t>2800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D7278C6" w14:textId="2E728ECE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0AF2">
              <w:rPr>
                <w:noProof/>
                <w:sz w:val="18"/>
                <w:szCs w:val="18"/>
              </w:rPr>
              <w:t>4666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A2761D" w14:paraId="39428FA0" w14:textId="77777777" w:rsidTr="00AB3740">
        <w:trPr>
          <w:jc w:val="center"/>
        </w:trPr>
        <w:tc>
          <w:tcPr>
            <w:tcW w:w="988" w:type="dxa"/>
          </w:tcPr>
          <w:p w14:paraId="7E85F1C4" w14:textId="77777777" w:rsidR="00A2761D" w:rsidRPr="00027FAB" w:rsidRDefault="00A2761D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14:paraId="7398F16C" w14:textId="7CBC7DA7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573E8C">
              <w:rPr>
                <w:noProof/>
                <w:sz w:val="18"/>
                <w:szCs w:val="18"/>
              </w:rPr>
              <w:t>10</w:t>
            </w:r>
            <w:r w:rsidR="00A2761D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4D72BAF0" w14:textId="7595B472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 </w:t>
            </w:r>
            <w:r w:rsidR="008B67CB">
              <w:rPr>
                <w:noProof/>
                <w:sz w:val="18"/>
                <w:szCs w:val="18"/>
              </w:rPr>
              <w:t>1400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457A6905" w14:textId="40F17975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6A20">
              <w:rPr>
                <w:noProof/>
                <w:sz w:val="18"/>
                <w:szCs w:val="18"/>
              </w:rPr>
              <w:t>2800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041BCADF" w14:textId="5A369359" w:rsidR="00A2761D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2761D" w:rsidRPr="005B6DFC">
              <w:rPr>
                <w:noProof/>
                <w:sz w:val="18"/>
                <w:szCs w:val="18"/>
              </w:rPr>
              <w:t xml:space="preserve"> =</w:t>
            </w:r>
            <w:r w:rsidR="00A2761D">
              <w:rPr>
                <w:noProof/>
                <w:sz w:val="18"/>
                <w:szCs w:val="18"/>
              </w:rPr>
              <w:t xml:space="preserve"> </w:t>
            </w:r>
            <w:r w:rsidR="00FB0AF2">
              <w:rPr>
                <w:noProof/>
                <w:sz w:val="18"/>
                <w:szCs w:val="18"/>
              </w:rPr>
              <w:t>4666</w:t>
            </w:r>
            <w:r w:rsidR="00A2761D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</w:tbl>
    <w:p w14:paraId="35FF62E9" w14:textId="24E78224" w:rsidR="00157607" w:rsidRDefault="00157607" w:rsidP="00157607">
      <w:pPr>
        <w:spacing w:after="120"/>
      </w:pPr>
    </w:p>
    <w:p w14:paraId="2090A252" w14:textId="77777777" w:rsidR="00CE740B" w:rsidRDefault="00CE740B" w:rsidP="00157607">
      <w:pPr>
        <w:spacing w:after="120"/>
        <w:rPr>
          <w:noProof/>
        </w:rPr>
      </w:pPr>
    </w:p>
    <w:p w14:paraId="60D0B2A4" w14:textId="77777777" w:rsidR="00CE740B" w:rsidRDefault="00CE740B" w:rsidP="00157607">
      <w:pPr>
        <w:spacing w:after="120"/>
        <w:rPr>
          <w:noProof/>
        </w:rPr>
      </w:pPr>
    </w:p>
    <w:p w14:paraId="6B9390C1" w14:textId="77777777" w:rsidR="00CE740B" w:rsidRDefault="00CE740B" w:rsidP="00157607">
      <w:pPr>
        <w:spacing w:after="120"/>
        <w:rPr>
          <w:noProof/>
        </w:rPr>
      </w:pPr>
    </w:p>
    <w:p w14:paraId="0A9BE059" w14:textId="77777777" w:rsidR="00CE740B" w:rsidRDefault="00CE740B" w:rsidP="00157607">
      <w:pPr>
        <w:spacing w:after="120"/>
        <w:rPr>
          <w:noProof/>
        </w:rPr>
      </w:pPr>
    </w:p>
    <w:p w14:paraId="576CB662" w14:textId="77777777" w:rsidR="00CE740B" w:rsidRDefault="00CE740B" w:rsidP="00157607">
      <w:pPr>
        <w:spacing w:after="120"/>
        <w:rPr>
          <w:noProof/>
        </w:rPr>
      </w:pPr>
    </w:p>
    <w:p w14:paraId="3B3BCB14" w14:textId="77777777" w:rsidR="00CE740B" w:rsidRDefault="00CE740B" w:rsidP="00157607">
      <w:pPr>
        <w:spacing w:after="120"/>
        <w:rPr>
          <w:noProof/>
        </w:rPr>
      </w:pPr>
    </w:p>
    <w:p w14:paraId="62B26549" w14:textId="77777777" w:rsidR="00CE740B" w:rsidRDefault="00CE740B" w:rsidP="00157607">
      <w:pPr>
        <w:spacing w:after="120"/>
        <w:rPr>
          <w:noProof/>
        </w:rPr>
      </w:pPr>
    </w:p>
    <w:p w14:paraId="082F4C2B" w14:textId="77777777" w:rsidR="00CE740B" w:rsidRDefault="00CE740B" w:rsidP="00157607">
      <w:pPr>
        <w:spacing w:after="120"/>
        <w:rPr>
          <w:noProof/>
        </w:rPr>
      </w:pPr>
    </w:p>
    <w:p w14:paraId="607863F0" w14:textId="47F1D735" w:rsidR="00CE740B" w:rsidRDefault="00CE740B" w:rsidP="00157607">
      <w:pPr>
        <w:spacing w:after="120"/>
      </w:pPr>
      <w:r>
        <w:rPr>
          <w:noProof/>
        </w:rPr>
        <w:lastRenderedPageBreak/>
        <w:t xml:space="preserve">Table </w:t>
      </w:r>
      <w:r w:rsidR="00576E81">
        <w:rPr>
          <w:noProof/>
        </w:rPr>
        <w:t>7</w:t>
      </w:r>
      <w:r>
        <w:rPr>
          <w:noProof/>
        </w:rPr>
        <w:t xml:space="preserve">: Maximum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noProof/>
        </w:rPr>
        <w:t xml:space="preserve">for PUSCH mapping type B for SCS = 60 kHz (normal cyclic prefix) and </w:t>
      </w:r>
      <w:r w:rsidRPr="009A1E80">
        <w:rPr>
          <w:position w:val="-10"/>
        </w:rPr>
        <w:object w:dxaOrig="200" w:dyaOrig="300" w14:anchorId="6938776A">
          <v:shape id="_x0000_i1036" type="#_x0000_t75" style="width:7.5pt;height:14.15pt" o:ole="">
            <v:imagedata r:id="rId10" o:title=""/>
          </v:shape>
          <o:OLEObject Type="Embed" ProgID="Equation.3" ShapeID="_x0000_i1036" DrawAspect="Content" ObjectID="_1627485276" r:id="rId24"/>
        </w:object>
      </w:r>
      <w:r>
        <w:t xml:space="preserve"> = 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417"/>
        <w:gridCol w:w="1418"/>
        <w:gridCol w:w="1275"/>
        <w:gridCol w:w="1297"/>
      </w:tblGrid>
      <w:tr w:rsidR="00CE740B" w14:paraId="62D16C60" w14:textId="77777777" w:rsidTr="00AB3740">
        <w:trPr>
          <w:jc w:val="center"/>
        </w:trPr>
        <w:tc>
          <w:tcPr>
            <w:tcW w:w="988" w:type="dxa"/>
          </w:tcPr>
          <w:p w14:paraId="76F3006F" w14:textId="77777777" w:rsidR="00CE740B" w:rsidRPr="00823C66" w:rsidRDefault="001D038C" w:rsidP="00AB3740">
            <w:pPr>
              <w:spacing w:after="120"/>
              <w:rPr>
                <w:rFonts w:ascii="Arial" w:hAnsi="Arial" w:cs="Arial"/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823C66">
              <w:rPr>
                <w:rFonts w:ascii="Arial" w:eastAsia="Batang" w:hAnsi="Arial" w:cs="Arial"/>
                <w:sz w:val="18"/>
                <w:szCs w:val="18"/>
              </w:rPr>
              <w:t xml:space="preserve">  in symbols</w:t>
            </w:r>
          </w:p>
        </w:tc>
        <w:tc>
          <w:tcPr>
            <w:tcW w:w="5407" w:type="dxa"/>
            <w:gridSpan w:val="4"/>
          </w:tcPr>
          <w:p w14:paraId="63648D9F" w14:textId="77777777" w:rsidR="00CE740B" w:rsidRPr="00027FAB" w:rsidRDefault="00CE740B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PUSCH mappnig type A</w:t>
            </w:r>
          </w:p>
          <w:p w14:paraId="2399EACC" w14:textId="77777777" w:rsidR="00CE740B" w:rsidRPr="00B61EF0" w:rsidRDefault="00CE740B" w:rsidP="00AB3740">
            <w:pPr>
              <w:spacing w:after="0"/>
              <w:jc w:val="center"/>
              <w:rPr>
                <w:i/>
                <w:noProof/>
              </w:rPr>
            </w:pPr>
            <w:r w:rsidRPr="00B61EF0">
              <w:rPr>
                <w:i/>
                <w:noProof/>
                <w:sz w:val="18"/>
                <w:szCs w:val="18"/>
              </w:rPr>
              <w:t>dmrs-AdditionalPosition</w:t>
            </w:r>
          </w:p>
        </w:tc>
      </w:tr>
      <w:tr w:rsidR="00CE740B" w14:paraId="262771BC" w14:textId="77777777" w:rsidTr="00AB3740">
        <w:trPr>
          <w:jc w:val="center"/>
        </w:trPr>
        <w:tc>
          <w:tcPr>
            <w:tcW w:w="988" w:type="dxa"/>
          </w:tcPr>
          <w:p w14:paraId="173777AB" w14:textId="77777777" w:rsidR="00CE740B" w:rsidRPr="00A86C2E" w:rsidRDefault="00CE740B" w:rsidP="00AB3740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5F697F6" w14:textId="77777777" w:rsidR="00CE740B" w:rsidRPr="00A86C2E" w:rsidRDefault="00CE740B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14:paraId="2030A517" w14:textId="77777777" w:rsidR="00CE740B" w:rsidRPr="00A86C2E" w:rsidRDefault="00CE740B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14:paraId="053A2C57" w14:textId="77777777" w:rsidR="00CE740B" w:rsidRPr="00A86C2E" w:rsidRDefault="00CE740B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297" w:type="dxa"/>
          </w:tcPr>
          <w:p w14:paraId="23C3B5F0" w14:textId="77777777" w:rsidR="00CE740B" w:rsidRPr="00A86C2E" w:rsidRDefault="00CE740B" w:rsidP="00AB3740">
            <w:pPr>
              <w:spacing w:after="120"/>
              <w:jc w:val="center"/>
              <w:rPr>
                <w:noProof/>
                <w:sz w:val="18"/>
                <w:szCs w:val="18"/>
              </w:rPr>
            </w:pPr>
            <w:r w:rsidRPr="00A86C2E">
              <w:rPr>
                <w:noProof/>
                <w:sz w:val="18"/>
                <w:szCs w:val="18"/>
              </w:rPr>
              <w:t>3</w:t>
            </w:r>
          </w:p>
        </w:tc>
      </w:tr>
      <w:tr w:rsidR="00CE740B" w14:paraId="344FE240" w14:textId="77777777" w:rsidTr="00AB3740">
        <w:trPr>
          <w:jc w:val="center"/>
        </w:trPr>
        <w:tc>
          <w:tcPr>
            <w:tcW w:w="988" w:type="dxa"/>
          </w:tcPr>
          <w:p w14:paraId="5242FFF4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&lt;4</w:t>
            </w:r>
          </w:p>
        </w:tc>
        <w:tc>
          <w:tcPr>
            <w:tcW w:w="1417" w:type="dxa"/>
          </w:tcPr>
          <w:p w14:paraId="6F62187E" w14:textId="1093A7CC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A3701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21528659" w14:textId="10D8C083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75F8BF73" w14:textId="146BA526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37767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62D584AE" w14:textId="6BDAF7CE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9B6AE2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CE740B" w14:paraId="191A4F15" w14:textId="77777777" w:rsidTr="00AB3740">
        <w:trPr>
          <w:jc w:val="center"/>
        </w:trPr>
        <w:tc>
          <w:tcPr>
            <w:tcW w:w="988" w:type="dxa"/>
          </w:tcPr>
          <w:p w14:paraId="77A77F52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6FCC7754" w14:textId="05CE169B" w:rsidR="00CE740B" w:rsidRPr="005B6DFC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A3701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120ACC2D" w14:textId="4374B22C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75" w:type="dxa"/>
          </w:tcPr>
          <w:p w14:paraId="43479B29" w14:textId="49A0C83D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37767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297" w:type="dxa"/>
          </w:tcPr>
          <w:p w14:paraId="2D18524E" w14:textId="1DB85F73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9B6AE2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</w:tr>
      <w:tr w:rsidR="00CE740B" w14:paraId="69A7DD23" w14:textId="77777777" w:rsidTr="00AB3740">
        <w:trPr>
          <w:jc w:val="center"/>
        </w:trPr>
        <w:tc>
          <w:tcPr>
            <w:tcW w:w="988" w:type="dxa"/>
          </w:tcPr>
          <w:p w14:paraId="21589CD1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5F84BCA4" w14:textId="6D92973F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A3701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0245BAB2" w14:textId="13A74E52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4817ED58" w14:textId="4A130E4F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37767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58F92907" w14:textId="7546B119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9B6AE2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CE740B" w14:paraId="74DBD34F" w14:textId="77777777" w:rsidTr="00AB3740">
        <w:trPr>
          <w:jc w:val="center"/>
        </w:trPr>
        <w:tc>
          <w:tcPr>
            <w:tcW w:w="988" w:type="dxa"/>
          </w:tcPr>
          <w:p w14:paraId="67DB819F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14:paraId="6B089EE7" w14:textId="2FC21500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A3701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44C50492" w14:textId="4EFC8261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554D2A3B" w14:textId="6BFCAA68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37767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0C5A076F" w14:textId="380EDDAD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9B6AE2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CE740B" w14:paraId="6520FF25" w14:textId="77777777" w:rsidTr="00AB3740">
        <w:trPr>
          <w:jc w:val="center"/>
        </w:trPr>
        <w:tc>
          <w:tcPr>
            <w:tcW w:w="988" w:type="dxa"/>
          </w:tcPr>
          <w:p w14:paraId="3046816D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1BDFF2AA" w14:textId="48E9132F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A3701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796D22D8" w14:textId="402BA8AE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6ADEB66C" w14:textId="76666431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37767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7D09341C" w14:textId="61FCD88B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9B6AE2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CE740B" w14:paraId="4B61CAB8" w14:textId="77777777" w:rsidTr="00AB3740">
        <w:trPr>
          <w:jc w:val="center"/>
        </w:trPr>
        <w:tc>
          <w:tcPr>
            <w:tcW w:w="988" w:type="dxa"/>
          </w:tcPr>
          <w:p w14:paraId="3DE91AB7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14:paraId="32B2A404" w14:textId="66C3E519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A3701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0A4AF683" w14:textId="0D802EC9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4668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78DFB6E2" w14:textId="5202C34E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7E27DE">
              <w:rPr>
                <w:noProof/>
                <w:sz w:val="18"/>
                <w:szCs w:val="18"/>
              </w:rPr>
              <w:t>9332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3977FE41" w14:textId="7BA4CE4F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9B6AE2">
              <w:rPr>
                <w:noProof/>
                <w:sz w:val="18"/>
                <w:szCs w:val="18"/>
              </w:rPr>
              <w:t>9332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CE740B" w14:paraId="15C15566" w14:textId="77777777" w:rsidTr="00AB3740">
        <w:trPr>
          <w:jc w:val="center"/>
        </w:trPr>
        <w:tc>
          <w:tcPr>
            <w:tcW w:w="988" w:type="dxa"/>
          </w:tcPr>
          <w:p w14:paraId="01AADD26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14:paraId="12F2A84A" w14:textId="131443FC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2A3701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022EDC2E" w14:textId="0821F038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4668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5AC18B27" w14:textId="7E669E05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7E27DE">
              <w:rPr>
                <w:noProof/>
                <w:sz w:val="18"/>
                <w:szCs w:val="18"/>
              </w:rPr>
              <w:t>9332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4E044B15" w14:textId="5024E1E4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9B6AE2">
              <w:rPr>
                <w:noProof/>
                <w:sz w:val="18"/>
                <w:szCs w:val="18"/>
              </w:rPr>
              <w:t>9332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CE740B" w14:paraId="0199513B" w14:textId="77777777" w:rsidTr="00AB3740">
        <w:trPr>
          <w:jc w:val="center"/>
        </w:trPr>
        <w:tc>
          <w:tcPr>
            <w:tcW w:w="988" w:type="dxa"/>
          </w:tcPr>
          <w:p w14:paraId="34F5EBB1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14:paraId="595FC3A2" w14:textId="6FE6EE79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49E111FD" w14:textId="3F9BE49B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3500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5A7C0594" w14:textId="6CF346AF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7E27DE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62EEE378" w14:textId="4A1D96A6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9B6AE2">
              <w:rPr>
                <w:noProof/>
                <w:sz w:val="18"/>
                <w:szCs w:val="18"/>
              </w:rPr>
              <w:t>9332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CE740B" w14:paraId="4FF54879" w14:textId="77777777" w:rsidTr="00AB3740">
        <w:trPr>
          <w:jc w:val="center"/>
        </w:trPr>
        <w:tc>
          <w:tcPr>
            <w:tcW w:w="988" w:type="dxa"/>
          </w:tcPr>
          <w:p w14:paraId="71CE07B7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14:paraId="080AFC09" w14:textId="7BF7625E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28738A5C" w14:textId="6F915EE6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3500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738FC1E3" w14:textId="1C287AC0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7E27DE">
              <w:rPr>
                <w:noProof/>
                <w:sz w:val="18"/>
                <w:szCs w:val="18"/>
              </w:rPr>
              <w:t>70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6D0E12D4" w14:textId="79812D1E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9B6AE2">
              <w:rPr>
                <w:noProof/>
                <w:sz w:val="18"/>
                <w:szCs w:val="18"/>
              </w:rPr>
              <w:t>9332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CE740B" w14:paraId="1657F9B9" w14:textId="77777777" w:rsidTr="00AB3740">
        <w:trPr>
          <w:jc w:val="center"/>
        </w:trPr>
        <w:tc>
          <w:tcPr>
            <w:tcW w:w="988" w:type="dxa"/>
          </w:tcPr>
          <w:p w14:paraId="0FEA34BC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14:paraId="26F5BD8E" w14:textId="10975557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3C75BF56" w14:textId="48A4BEED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28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0C3A1C6A" w14:textId="6250EAA5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7E27DE">
              <w:rPr>
                <w:noProof/>
                <w:sz w:val="18"/>
                <w:szCs w:val="18"/>
              </w:rPr>
              <w:t>56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2C60BDA4" w14:textId="73CAF1D2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9B6AE2">
              <w:rPr>
                <w:noProof/>
                <w:sz w:val="18"/>
                <w:szCs w:val="18"/>
              </w:rPr>
              <w:t>9332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CE740B" w14:paraId="322FAD9D" w14:textId="77777777" w:rsidTr="00AB3740">
        <w:trPr>
          <w:jc w:val="center"/>
        </w:trPr>
        <w:tc>
          <w:tcPr>
            <w:tcW w:w="988" w:type="dxa"/>
          </w:tcPr>
          <w:p w14:paraId="4813EA13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3F07B9C3" w14:textId="6F750F88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266E4608" w14:textId="407938FC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28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6F8172BA" w14:textId="3010137A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7E27DE">
              <w:rPr>
                <w:noProof/>
                <w:sz w:val="18"/>
                <w:szCs w:val="18"/>
              </w:rPr>
              <w:t>56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541B30E5" w14:textId="58F00E2B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9B6AE2">
              <w:rPr>
                <w:noProof/>
                <w:sz w:val="18"/>
                <w:szCs w:val="18"/>
              </w:rPr>
              <w:t>9332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  <w:tr w:rsidR="00CE740B" w14:paraId="67B1D254" w14:textId="77777777" w:rsidTr="00AB3740">
        <w:trPr>
          <w:jc w:val="center"/>
        </w:trPr>
        <w:tc>
          <w:tcPr>
            <w:tcW w:w="988" w:type="dxa"/>
          </w:tcPr>
          <w:p w14:paraId="6A243381" w14:textId="77777777" w:rsidR="00CE740B" w:rsidRPr="00027FAB" w:rsidRDefault="00CE740B" w:rsidP="00AB3740">
            <w:pPr>
              <w:spacing w:after="120"/>
              <w:rPr>
                <w:noProof/>
                <w:sz w:val="18"/>
                <w:szCs w:val="18"/>
              </w:rPr>
            </w:pPr>
            <w:r w:rsidRPr="00027FAB">
              <w:rPr>
                <w:noProof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14:paraId="09D8C30B" w14:textId="0B6C8D6C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</w:t>
            </w:r>
            <w:r w:rsidR="00CE740B">
              <w:rPr>
                <w:noProof/>
                <w:sz w:val="18"/>
                <w:szCs w:val="18"/>
              </w:rPr>
              <w:t>0</w:t>
            </w:r>
            <w:r w:rsidR="00CE740B" w:rsidRPr="005B6DFC">
              <w:rPr>
                <w:noProof/>
                <w:sz w:val="18"/>
                <w:szCs w:val="18"/>
              </w:rPr>
              <w:t>00 Hz</w:t>
            </w:r>
          </w:p>
        </w:tc>
        <w:tc>
          <w:tcPr>
            <w:tcW w:w="1418" w:type="dxa"/>
          </w:tcPr>
          <w:p w14:paraId="5BBF350B" w14:textId="4F296BD3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 </w:t>
            </w:r>
            <w:r w:rsidR="00530D07">
              <w:rPr>
                <w:noProof/>
                <w:sz w:val="18"/>
                <w:szCs w:val="18"/>
              </w:rPr>
              <w:t>28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75" w:type="dxa"/>
          </w:tcPr>
          <w:p w14:paraId="5162BBBD" w14:textId="0C1AE576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7E27DE">
              <w:rPr>
                <w:noProof/>
                <w:sz w:val="18"/>
                <w:szCs w:val="18"/>
              </w:rPr>
              <w:t>56</w:t>
            </w:r>
            <w:r w:rsidR="00CE740B">
              <w:rPr>
                <w:noProof/>
                <w:sz w:val="18"/>
                <w:szCs w:val="18"/>
              </w:rPr>
              <w:t>00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  <w:tc>
          <w:tcPr>
            <w:tcW w:w="1297" w:type="dxa"/>
          </w:tcPr>
          <w:p w14:paraId="53C92C35" w14:textId="4C02EFFB" w:rsidR="00CE740B" w:rsidRPr="00027FAB" w:rsidRDefault="001D038C" w:rsidP="00AB3740">
            <w:pPr>
              <w:spacing w:after="120"/>
              <w:rPr>
                <w:noProof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CE740B" w:rsidRPr="005B6DFC">
              <w:rPr>
                <w:noProof/>
                <w:sz w:val="18"/>
                <w:szCs w:val="18"/>
              </w:rPr>
              <w:t xml:space="preserve"> =</w:t>
            </w:r>
            <w:r w:rsidR="00CE740B">
              <w:rPr>
                <w:noProof/>
                <w:sz w:val="18"/>
                <w:szCs w:val="18"/>
              </w:rPr>
              <w:t xml:space="preserve"> </w:t>
            </w:r>
            <w:r w:rsidR="009B6AE2">
              <w:rPr>
                <w:noProof/>
                <w:sz w:val="18"/>
                <w:szCs w:val="18"/>
              </w:rPr>
              <w:t>9332</w:t>
            </w:r>
            <w:r w:rsidR="00CE740B" w:rsidRPr="005B6DFC">
              <w:rPr>
                <w:noProof/>
                <w:sz w:val="18"/>
                <w:szCs w:val="18"/>
              </w:rPr>
              <w:t xml:space="preserve"> Hz</w:t>
            </w:r>
          </w:p>
        </w:tc>
      </w:tr>
    </w:tbl>
    <w:p w14:paraId="560AC312" w14:textId="77777777" w:rsidR="00A2761D" w:rsidRDefault="00A2761D" w:rsidP="00157607">
      <w:pPr>
        <w:spacing w:after="120"/>
      </w:pPr>
    </w:p>
    <w:p w14:paraId="760CFA69" w14:textId="6AEF9756" w:rsidR="00576E81" w:rsidRDefault="00576E81" w:rsidP="00576E81">
      <w:pPr>
        <w:spacing w:after="120"/>
      </w:pPr>
      <w:r>
        <w:t>The following observations can be made:</w:t>
      </w:r>
    </w:p>
    <w:p w14:paraId="71153709" w14:textId="761694DF" w:rsidR="00576E81" w:rsidRDefault="00576E81" w:rsidP="00172AF7">
      <w:pPr>
        <w:spacing w:after="120"/>
        <w:ind w:left="284"/>
      </w:pPr>
      <w:r w:rsidRPr="00F85773">
        <w:rPr>
          <w:i/>
        </w:rPr>
        <w:t xml:space="preserve">Observation </w:t>
      </w:r>
      <w:r w:rsidR="00CC29A1" w:rsidRPr="00F85773">
        <w:t>1</w:t>
      </w:r>
      <w:r>
        <w:t xml:space="preserve">: The Doppler shift per slot is proportional to the SCS irrespective of </w:t>
      </w:r>
      <w:r w:rsidR="00664C99">
        <w:t xml:space="preserve">the </w:t>
      </w:r>
      <w:r>
        <w:t xml:space="preserve">PUSCH mapping type. SCS = 60 kHz gives the highest Doppler shift value which is 4 and 2 times that of SCS = 15 kHz and 30 kHz, respectively. </w:t>
      </w:r>
    </w:p>
    <w:p w14:paraId="0417396B" w14:textId="1AF4E168" w:rsidR="00CF0F16" w:rsidRDefault="00576E81" w:rsidP="00172AF7">
      <w:pPr>
        <w:spacing w:after="120"/>
        <w:ind w:left="284"/>
        <w:rPr>
          <w:noProof/>
          <w:sz w:val="18"/>
          <w:szCs w:val="18"/>
        </w:rPr>
      </w:pPr>
      <w:r w:rsidRPr="00F85773">
        <w:rPr>
          <w:i/>
        </w:rPr>
        <w:t>Observation</w:t>
      </w:r>
      <w:r>
        <w:t xml:space="preserve"> </w:t>
      </w:r>
      <w:r w:rsidR="00CC29A1">
        <w:t>2</w:t>
      </w:r>
      <w:r>
        <w:t xml:space="preserve">: </w:t>
      </w:r>
      <w:r w:rsidR="00D75F05">
        <w:t xml:space="preserve">The maximum Doppler shift </w:t>
      </w:r>
      <w:r w:rsidR="00E35567">
        <w:t>achievable by PU</w:t>
      </w:r>
      <w:r w:rsidR="002B355A">
        <w:t>S</w:t>
      </w:r>
      <w:r w:rsidR="00E35567">
        <w:t>CH mapping type A and B is the same</w:t>
      </w:r>
      <w:r w:rsidR="00CF0F16">
        <w:t xml:space="preserve"> (e.g., </w:t>
      </w:r>
      <w:r w:rsidR="00E35567"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f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d</m:t>
            </m:r>
          </m:sub>
        </m:sSub>
      </m:oMath>
      <w:r w:rsidR="00CF0F16" w:rsidRPr="005B6DFC">
        <w:rPr>
          <w:noProof/>
          <w:sz w:val="18"/>
          <w:szCs w:val="18"/>
        </w:rPr>
        <w:t xml:space="preserve"> =</w:t>
      </w:r>
      <w:r w:rsidR="00CF0F16">
        <w:rPr>
          <w:noProof/>
          <w:sz w:val="18"/>
          <w:szCs w:val="18"/>
        </w:rPr>
        <w:t xml:space="preserve"> 2333</w:t>
      </w:r>
      <w:r w:rsidR="00CF0F16" w:rsidRPr="005B6DFC">
        <w:rPr>
          <w:noProof/>
          <w:sz w:val="18"/>
          <w:szCs w:val="18"/>
        </w:rPr>
        <w:t xml:space="preserve"> Hz</w:t>
      </w:r>
      <w:r w:rsidR="00CF0F16">
        <w:rPr>
          <w:noProof/>
          <w:sz w:val="18"/>
          <w:szCs w:val="18"/>
        </w:rPr>
        <w:t xml:space="preserve"> for SCS = 15 kHz).</w:t>
      </w:r>
    </w:p>
    <w:p w14:paraId="4EE21C00" w14:textId="50362E98" w:rsidR="000A538A" w:rsidRDefault="00CF0F16" w:rsidP="00900BB5">
      <w:pPr>
        <w:spacing w:after="120"/>
        <w:ind w:left="284"/>
      </w:pPr>
      <w:r w:rsidRPr="00F85773">
        <w:rPr>
          <w:i/>
        </w:rPr>
        <w:t>Observation</w:t>
      </w:r>
      <w:r>
        <w:t xml:space="preserve"> 3: </w:t>
      </w:r>
      <w:r w:rsidR="009640EE">
        <w:t xml:space="preserve">Both </w:t>
      </w:r>
      <w:r w:rsidR="002B355A">
        <w:t>3- and 4-DM-RS symbol</w:t>
      </w:r>
      <w:r w:rsidR="009640EE">
        <w:t xml:space="preserve"> densit</w:t>
      </w:r>
      <w:r w:rsidR="00900BB5">
        <w:t>ies</w:t>
      </w:r>
      <w:r w:rsidR="002B355A">
        <w:t xml:space="preserve"> per slot give the same maximum Doppler shift (e.g.,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f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d</m:t>
            </m:r>
          </m:sub>
        </m:sSub>
      </m:oMath>
      <w:r w:rsidR="00182063" w:rsidRPr="005B6DFC">
        <w:rPr>
          <w:noProof/>
          <w:sz w:val="18"/>
          <w:szCs w:val="18"/>
        </w:rPr>
        <w:t xml:space="preserve"> =</w:t>
      </w:r>
      <w:r w:rsidR="00182063">
        <w:rPr>
          <w:noProof/>
          <w:sz w:val="18"/>
          <w:szCs w:val="18"/>
        </w:rPr>
        <w:t xml:space="preserve"> </w:t>
      </w:r>
      <w:r w:rsidR="002B355A">
        <w:t>2333 Hz for SCS = 15 kHz)</w:t>
      </w:r>
      <w:r w:rsidR="00900BB5">
        <w:t>.</w:t>
      </w:r>
      <w:r w:rsidR="009640EE">
        <w:t xml:space="preserve"> </w:t>
      </w:r>
      <w:r w:rsidR="00576E81">
        <w:t xml:space="preserve"> </w:t>
      </w:r>
    </w:p>
    <w:p w14:paraId="55ED3EE4" w14:textId="7F6E49E6" w:rsidR="00576E81" w:rsidRDefault="000A538A" w:rsidP="00900BB5">
      <w:pPr>
        <w:spacing w:after="120"/>
        <w:ind w:left="284"/>
      </w:pPr>
      <w:r w:rsidRPr="00F85773">
        <w:rPr>
          <w:i/>
        </w:rPr>
        <w:t>Observation</w:t>
      </w:r>
      <w:r>
        <w:t xml:space="preserve"> 4: </w:t>
      </w:r>
      <w:r w:rsidR="00182063">
        <w:t>Given the vehicular speed 500 km/h and operating frequency 3.6 GHz, the Doppler shift is within the theoretical limit of</w:t>
      </w:r>
      <w:r w:rsidR="005F3131">
        <w:t xml:space="preserve"> </w:t>
      </w:r>
      <w:r w:rsidR="000F47EB">
        <w:t xml:space="preserve">3 DM-RS symbols </w:t>
      </w:r>
      <w:r w:rsidR="00664C99">
        <w:t xml:space="preserve">or higher </w:t>
      </w:r>
      <w:r w:rsidR="000F47EB">
        <w:t xml:space="preserve">per slot for </w:t>
      </w:r>
      <w:r w:rsidR="005F3131">
        <w:t xml:space="preserve">PUSCH </w:t>
      </w:r>
      <w:r w:rsidR="00983B54">
        <w:t>using</w:t>
      </w:r>
      <w:r w:rsidR="005F3131">
        <w:t xml:space="preserve"> </w:t>
      </w:r>
      <w:r w:rsidR="000F47EB">
        <w:t>SCS = 30 kHz</w:t>
      </w:r>
      <w:r w:rsidR="00182063">
        <w:t>.</w:t>
      </w:r>
      <w:r w:rsidR="00664C99">
        <w:t xml:space="preserve">  </w:t>
      </w:r>
      <w:r w:rsidR="000F47EB">
        <w:t xml:space="preserve">  </w:t>
      </w:r>
      <w:r w:rsidR="00576E81">
        <w:t xml:space="preserve">  </w:t>
      </w:r>
    </w:p>
    <w:p w14:paraId="20391AB0" w14:textId="3FBC1D56" w:rsidR="00157607" w:rsidRDefault="00157607" w:rsidP="00157607">
      <w:pPr>
        <w:spacing w:after="120"/>
      </w:pPr>
    </w:p>
    <w:p w14:paraId="2EBE34A0" w14:textId="1BD110B9" w:rsidR="00AB3740" w:rsidRPr="002C745E" w:rsidRDefault="002C745E" w:rsidP="00157607">
      <w:pPr>
        <w:spacing w:after="120"/>
        <w:rPr>
          <w:u w:val="single"/>
        </w:rPr>
      </w:pPr>
      <w:r w:rsidRPr="002C745E">
        <w:rPr>
          <w:u w:val="single"/>
        </w:rPr>
        <w:t>PT-RS</w:t>
      </w:r>
    </w:p>
    <w:p w14:paraId="3E7B45D3" w14:textId="6CA01BCB" w:rsidR="002C745E" w:rsidRDefault="008A0B6A" w:rsidP="00157607">
      <w:pPr>
        <w:spacing w:after="120"/>
      </w:pPr>
      <w:r>
        <w:t xml:space="preserve">According to Section 6.4.1.2 in TS 38.211, </w:t>
      </w:r>
      <w:r w:rsidR="002275B2">
        <w:t xml:space="preserve">the </w:t>
      </w:r>
      <w:r w:rsidR="00E05877">
        <w:t xml:space="preserve">number of </w:t>
      </w:r>
      <w:r w:rsidR="003416EE">
        <w:t>PT-RS</w:t>
      </w:r>
      <w:r w:rsidR="002275B2">
        <w:t xml:space="preserve"> </w:t>
      </w:r>
      <w:r w:rsidR="00E05877">
        <w:t xml:space="preserve">symbols </w:t>
      </w:r>
      <w:r w:rsidR="002275B2">
        <w:t>per slot is</w:t>
      </w:r>
      <w:r w:rsidR="00616A49">
        <w:t xml:space="preserve"> determined by</w:t>
      </w:r>
      <w:r w:rsidR="002275B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PT-RS</m:t>
            </m:r>
          </m:sub>
        </m:sSub>
      </m:oMath>
      <w:r w:rsidR="00616A49">
        <w:t>,</w:t>
      </w:r>
      <w:r w:rsidR="002275B2">
        <w:t xml:space="preserve"> which is defined in Table 8. </w:t>
      </w:r>
      <w:r w:rsidR="00E05877">
        <w:t>The table also shows the achievable maximum Doppler shift</w:t>
      </w:r>
      <w:r w:rsidR="009829E8">
        <w:t xml:space="preserve"> based on the minimum time interval between 2 PT-RS symbols in a slot</w:t>
      </w:r>
      <w:r w:rsidR="007646B1">
        <w:t xml:space="preserve"> for each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PT-RS</m:t>
            </m:r>
          </m:sub>
        </m:sSub>
      </m:oMath>
      <w:r w:rsidR="007646B1">
        <w:t xml:space="preserve">.  </w:t>
      </w:r>
      <w:r w:rsidR="00E05877">
        <w:t xml:space="preserve"> </w:t>
      </w:r>
      <w:r w:rsidR="002275B2">
        <w:t xml:space="preserve"> </w:t>
      </w:r>
    </w:p>
    <w:p w14:paraId="080D72FE" w14:textId="5272A182" w:rsidR="008A0B6A" w:rsidRDefault="008A0B6A" w:rsidP="002275B2">
      <w:pPr>
        <w:spacing w:after="120"/>
        <w:ind w:left="1420" w:firstLine="284"/>
      </w:pPr>
      <w:r>
        <w:t xml:space="preserve">Table 8: Maximum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noProof/>
        </w:rPr>
        <w:t xml:space="preserve">for </w:t>
      </w:r>
      <w:r w:rsidR="002275B2">
        <w:rPr>
          <w:noProof/>
        </w:rPr>
        <w:t xml:space="preserve">different </w:t>
      </w:r>
      <w:r>
        <w:rPr>
          <w:noProof/>
        </w:rPr>
        <w:t>PT-RS</w:t>
      </w:r>
      <w:r w:rsidR="002275B2">
        <w:rPr>
          <w:noProof/>
        </w:rPr>
        <w:t xml:space="preserve"> configurations</w:t>
      </w:r>
      <w:r>
        <w:rPr>
          <w:noProof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8"/>
        <w:gridCol w:w="1979"/>
        <w:gridCol w:w="1275"/>
        <w:gridCol w:w="1418"/>
        <w:gridCol w:w="1559"/>
      </w:tblGrid>
      <w:tr w:rsidR="006E5A1C" w14:paraId="7FCD87AE" w14:textId="77777777" w:rsidTr="00620E88">
        <w:trPr>
          <w:trHeight w:val="100"/>
          <w:jc w:val="center"/>
        </w:trPr>
        <w:tc>
          <w:tcPr>
            <w:tcW w:w="2978" w:type="dxa"/>
            <w:vMerge w:val="restart"/>
          </w:tcPr>
          <w:p w14:paraId="5A18CE88" w14:textId="47E1ACD9" w:rsidR="006E5A1C" w:rsidRPr="00447257" w:rsidRDefault="006E5A1C" w:rsidP="00FD4372">
            <w:pPr>
              <w:spacing w:after="120"/>
              <w:jc w:val="center"/>
              <w:rPr>
                <w:sz w:val="18"/>
                <w:szCs w:val="18"/>
              </w:rPr>
            </w:pPr>
            <w:r w:rsidRPr="00447257">
              <w:rPr>
                <w:sz w:val="18"/>
                <w:szCs w:val="18"/>
              </w:rPr>
              <w:t>Schedules MCS</w:t>
            </w:r>
          </w:p>
        </w:tc>
        <w:tc>
          <w:tcPr>
            <w:tcW w:w="1979" w:type="dxa"/>
            <w:vMerge w:val="restart"/>
          </w:tcPr>
          <w:p w14:paraId="450A986E" w14:textId="77777777" w:rsidR="0047468F" w:rsidRDefault="006E5A1C" w:rsidP="00EB1504">
            <w:pPr>
              <w:spacing w:after="120"/>
              <w:jc w:val="center"/>
              <w:rPr>
                <w:sz w:val="18"/>
                <w:szCs w:val="18"/>
              </w:rPr>
            </w:pPr>
            <w:r w:rsidRPr="00447257">
              <w:rPr>
                <w:sz w:val="18"/>
                <w:szCs w:val="18"/>
              </w:rPr>
              <w:t>Time Density</w:t>
            </w:r>
          </w:p>
          <w:p w14:paraId="6515D17A" w14:textId="78A7F585" w:rsidR="006E5A1C" w:rsidRPr="00447257" w:rsidRDefault="001D038C" w:rsidP="00EB1504">
            <w:pPr>
              <w:spacing w:after="120"/>
              <w:jc w:val="center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PT-RS</m:t>
                    </m:r>
                  </m:sub>
                </m:sSub>
              </m:oMath>
            </m:oMathPara>
          </w:p>
        </w:tc>
        <w:tc>
          <w:tcPr>
            <w:tcW w:w="4252" w:type="dxa"/>
            <w:gridSpan w:val="3"/>
          </w:tcPr>
          <w:p w14:paraId="111222CB" w14:textId="3A5B2A64" w:rsidR="006E5A1C" w:rsidRPr="00447257" w:rsidRDefault="006E5A1C" w:rsidP="006E5A1C">
            <w:pPr>
              <w:spacing w:after="120"/>
              <w:jc w:val="center"/>
              <w:rPr>
                <w:sz w:val="18"/>
                <w:szCs w:val="18"/>
              </w:rPr>
            </w:pPr>
            <w:r w:rsidRPr="00447257">
              <w:rPr>
                <w:sz w:val="18"/>
                <w:szCs w:val="18"/>
              </w:rPr>
              <w:t>SCS</w:t>
            </w:r>
          </w:p>
        </w:tc>
      </w:tr>
      <w:tr w:rsidR="006E5A1C" w14:paraId="04519601" w14:textId="77777777" w:rsidTr="00620E88">
        <w:trPr>
          <w:trHeight w:val="100"/>
          <w:jc w:val="center"/>
        </w:trPr>
        <w:tc>
          <w:tcPr>
            <w:tcW w:w="2978" w:type="dxa"/>
            <w:vMerge/>
          </w:tcPr>
          <w:p w14:paraId="33A15484" w14:textId="77777777" w:rsidR="006E5A1C" w:rsidRPr="00447257" w:rsidRDefault="006E5A1C" w:rsidP="00FD4372">
            <w:pPr>
              <w:spacing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vMerge/>
          </w:tcPr>
          <w:p w14:paraId="4F341169" w14:textId="77777777" w:rsidR="006E5A1C" w:rsidRPr="00447257" w:rsidRDefault="006E5A1C" w:rsidP="00157607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5E651905" w14:textId="27DD4AE4" w:rsidR="006E5A1C" w:rsidRPr="00447257" w:rsidRDefault="006E5A1C" w:rsidP="001E4930">
            <w:pPr>
              <w:spacing w:after="120"/>
              <w:jc w:val="center"/>
              <w:rPr>
                <w:sz w:val="18"/>
                <w:szCs w:val="18"/>
              </w:rPr>
            </w:pPr>
            <w:r w:rsidRPr="00447257">
              <w:rPr>
                <w:sz w:val="18"/>
                <w:szCs w:val="18"/>
              </w:rPr>
              <w:t>15 kHz</w:t>
            </w:r>
          </w:p>
        </w:tc>
        <w:tc>
          <w:tcPr>
            <w:tcW w:w="1418" w:type="dxa"/>
          </w:tcPr>
          <w:p w14:paraId="677DC342" w14:textId="1BCDED35" w:rsidR="006E5A1C" w:rsidRPr="00447257" w:rsidRDefault="006E5A1C" w:rsidP="001E4930">
            <w:pPr>
              <w:spacing w:after="120"/>
              <w:jc w:val="center"/>
              <w:rPr>
                <w:sz w:val="18"/>
                <w:szCs w:val="18"/>
              </w:rPr>
            </w:pPr>
            <w:r w:rsidRPr="00447257">
              <w:rPr>
                <w:sz w:val="18"/>
                <w:szCs w:val="18"/>
              </w:rPr>
              <w:t>30 kHz</w:t>
            </w:r>
          </w:p>
        </w:tc>
        <w:tc>
          <w:tcPr>
            <w:tcW w:w="1559" w:type="dxa"/>
          </w:tcPr>
          <w:p w14:paraId="1B8CD199" w14:textId="6E3556D2" w:rsidR="006E5A1C" w:rsidRPr="00447257" w:rsidRDefault="006E5A1C" w:rsidP="001E4930">
            <w:pPr>
              <w:spacing w:after="120"/>
              <w:jc w:val="center"/>
              <w:rPr>
                <w:sz w:val="18"/>
                <w:szCs w:val="18"/>
              </w:rPr>
            </w:pPr>
            <w:r w:rsidRPr="00447257">
              <w:rPr>
                <w:sz w:val="18"/>
                <w:szCs w:val="18"/>
              </w:rPr>
              <w:t>60 kHz</w:t>
            </w:r>
          </w:p>
        </w:tc>
      </w:tr>
      <w:tr w:rsidR="006E5A1C" w14:paraId="6E6B78B7" w14:textId="77777777" w:rsidTr="00620E88">
        <w:trPr>
          <w:jc w:val="center"/>
        </w:trPr>
        <w:tc>
          <w:tcPr>
            <w:tcW w:w="2978" w:type="dxa"/>
          </w:tcPr>
          <w:p w14:paraId="56096C86" w14:textId="3CF9A89D" w:rsidR="006E5A1C" w:rsidRPr="00447257" w:rsidRDefault="006E5A1C" w:rsidP="007D7F32">
            <w:pPr>
              <w:spacing w:after="120"/>
              <w:jc w:val="center"/>
              <w:rPr>
                <w:sz w:val="18"/>
                <w:szCs w:val="18"/>
              </w:rPr>
            </w:pPr>
            <w:proofErr w:type="gramStart"/>
            <w:r w:rsidRPr="00447257">
              <w:rPr>
                <w:sz w:val="18"/>
                <w:szCs w:val="18"/>
                <w:lang w:val="fr-FR" w:eastAsia="zh-CN"/>
              </w:rPr>
              <w:t>ptrs</w:t>
            </w:r>
            <w:proofErr w:type="gramEnd"/>
            <w:r w:rsidRPr="00447257">
              <w:rPr>
                <w:sz w:val="18"/>
                <w:szCs w:val="18"/>
                <w:lang w:val="fr-FR" w:eastAsia="zh-CN"/>
              </w:rPr>
              <w:t xml:space="preserve">-MCS3 </w:t>
            </w:r>
            <w:r w:rsidRPr="00447257">
              <w:rPr>
                <w:position w:val="-4"/>
                <w:sz w:val="18"/>
                <w:szCs w:val="18"/>
                <w:lang w:val="en-US" w:eastAsia="zh-CN"/>
              </w:rPr>
              <w:object w:dxaOrig="180" w:dyaOrig="220" w14:anchorId="6AC259BD">
                <v:shape id="_x0000_i1037" type="#_x0000_t75" style="width:9.55pt;height:10.4pt" o:ole="">
                  <v:imagedata r:id="rId25" o:title=""/>
                </v:shape>
                <o:OLEObject Type="Embed" ProgID="Equation.3" ShapeID="_x0000_i1037" DrawAspect="Content" ObjectID="_1627485277" r:id="rId26"/>
              </w:object>
            </w:r>
            <w:r w:rsidRPr="00447257">
              <w:rPr>
                <w:sz w:val="18"/>
                <w:szCs w:val="18"/>
                <w:lang w:val="fr-FR" w:eastAsia="zh-CN"/>
              </w:rPr>
              <w:t xml:space="preserve"> I</w:t>
            </w:r>
            <w:r w:rsidRPr="00447257">
              <w:rPr>
                <w:sz w:val="18"/>
                <w:szCs w:val="18"/>
                <w:vertAlign w:val="subscript"/>
                <w:lang w:val="fr-FR" w:eastAsia="zh-CN"/>
              </w:rPr>
              <w:t>MCS</w:t>
            </w:r>
            <w:r w:rsidRPr="00447257">
              <w:rPr>
                <w:sz w:val="18"/>
                <w:szCs w:val="18"/>
                <w:lang w:val="fr-FR" w:eastAsia="zh-CN"/>
              </w:rPr>
              <w:t xml:space="preserve"> &lt; ptrs-MCS4</w:t>
            </w:r>
          </w:p>
        </w:tc>
        <w:tc>
          <w:tcPr>
            <w:tcW w:w="1979" w:type="dxa"/>
          </w:tcPr>
          <w:p w14:paraId="0ADB186C" w14:textId="5A1D850A" w:rsidR="006E5A1C" w:rsidRPr="00447257" w:rsidRDefault="006E5A1C" w:rsidP="007D7F32">
            <w:pPr>
              <w:spacing w:after="120"/>
              <w:jc w:val="center"/>
              <w:rPr>
                <w:sz w:val="18"/>
                <w:szCs w:val="18"/>
              </w:rPr>
            </w:pPr>
            <w:r w:rsidRPr="00447257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14:paraId="034CC560" w14:textId="4499AC5D" w:rsidR="006E5A1C" w:rsidRPr="00447257" w:rsidRDefault="001D038C" w:rsidP="006E5A1C">
            <w:pPr>
              <w:spacing w:after="12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1A6BCA" w:rsidRPr="00447257">
              <w:rPr>
                <w:noProof/>
                <w:sz w:val="18"/>
                <w:szCs w:val="18"/>
              </w:rPr>
              <w:t xml:space="preserve"> = 7000 Hz</w:t>
            </w:r>
          </w:p>
        </w:tc>
        <w:tc>
          <w:tcPr>
            <w:tcW w:w="1418" w:type="dxa"/>
          </w:tcPr>
          <w:p w14:paraId="78FA84E3" w14:textId="4995E2F3" w:rsidR="006E5A1C" w:rsidRPr="00447257" w:rsidRDefault="001D038C" w:rsidP="00157607">
            <w:pPr>
              <w:spacing w:after="12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</m:oMath>
            <w:r w:rsidR="00620E88" w:rsidRPr="00447257">
              <w:rPr>
                <w:sz w:val="18"/>
                <w:szCs w:val="18"/>
              </w:rPr>
              <w:t xml:space="preserve"> </w:t>
            </w:r>
            <w:r w:rsidR="001A6BCA" w:rsidRPr="00447257">
              <w:rPr>
                <w:sz w:val="18"/>
                <w:szCs w:val="18"/>
              </w:rPr>
              <w:t>14000 Hz</w:t>
            </w:r>
          </w:p>
        </w:tc>
        <w:tc>
          <w:tcPr>
            <w:tcW w:w="1559" w:type="dxa"/>
          </w:tcPr>
          <w:p w14:paraId="1244A49B" w14:textId="3F5C5AB4" w:rsidR="006E5A1C" w:rsidRPr="00447257" w:rsidRDefault="001D038C" w:rsidP="00157607">
            <w:pPr>
              <w:spacing w:after="12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620E88" w:rsidRPr="00447257">
              <w:rPr>
                <w:sz w:val="18"/>
                <w:szCs w:val="18"/>
              </w:rPr>
              <w:t xml:space="preserve">= </w:t>
            </w:r>
            <w:r w:rsidR="001A6BCA" w:rsidRPr="00447257">
              <w:rPr>
                <w:sz w:val="18"/>
                <w:szCs w:val="18"/>
              </w:rPr>
              <w:t>28000 Hz</w:t>
            </w:r>
          </w:p>
        </w:tc>
      </w:tr>
      <w:tr w:rsidR="006E5A1C" w14:paraId="5147C3DC" w14:textId="77777777" w:rsidTr="00620E88">
        <w:trPr>
          <w:jc w:val="center"/>
        </w:trPr>
        <w:tc>
          <w:tcPr>
            <w:tcW w:w="2978" w:type="dxa"/>
          </w:tcPr>
          <w:p w14:paraId="64CC73E2" w14:textId="247FE181" w:rsidR="006E5A1C" w:rsidRPr="00447257" w:rsidRDefault="006E5A1C" w:rsidP="007D7F32">
            <w:pPr>
              <w:spacing w:after="120"/>
              <w:jc w:val="center"/>
              <w:rPr>
                <w:sz w:val="18"/>
                <w:szCs w:val="18"/>
              </w:rPr>
            </w:pPr>
            <w:proofErr w:type="gramStart"/>
            <w:r w:rsidRPr="00447257">
              <w:rPr>
                <w:sz w:val="18"/>
                <w:szCs w:val="18"/>
                <w:lang w:val="fr-FR" w:eastAsia="zh-CN"/>
              </w:rPr>
              <w:t>ptrs</w:t>
            </w:r>
            <w:proofErr w:type="gramEnd"/>
            <w:r w:rsidRPr="00447257">
              <w:rPr>
                <w:sz w:val="18"/>
                <w:szCs w:val="18"/>
                <w:lang w:val="fr-FR" w:eastAsia="zh-CN"/>
              </w:rPr>
              <w:t xml:space="preserve">-MCS2 </w:t>
            </w:r>
            <w:r w:rsidRPr="00447257">
              <w:rPr>
                <w:position w:val="-4"/>
                <w:sz w:val="18"/>
                <w:szCs w:val="18"/>
                <w:lang w:val="en-US" w:eastAsia="zh-CN"/>
              </w:rPr>
              <w:object w:dxaOrig="180" w:dyaOrig="220" w14:anchorId="55046412">
                <v:shape id="_x0000_i1038" type="#_x0000_t75" style="width:9.55pt;height:10.4pt" o:ole="">
                  <v:imagedata r:id="rId25" o:title=""/>
                </v:shape>
                <o:OLEObject Type="Embed" ProgID="Equation.3" ShapeID="_x0000_i1038" DrawAspect="Content" ObjectID="_1627485278" r:id="rId27"/>
              </w:object>
            </w:r>
            <w:r w:rsidRPr="00447257">
              <w:rPr>
                <w:sz w:val="18"/>
                <w:szCs w:val="18"/>
                <w:lang w:val="fr-FR" w:eastAsia="zh-CN"/>
              </w:rPr>
              <w:t xml:space="preserve"> I</w:t>
            </w:r>
            <w:r w:rsidRPr="00447257">
              <w:rPr>
                <w:sz w:val="18"/>
                <w:szCs w:val="18"/>
                <w:vertAlign w:val="subscript"/>
                <w:lang w:val="fr-FR" w:eastAsia="zh-CN"/>
              </w:rPr>
              <w:t>MCS</w:t>
            </w:r>
            <w:r w:rsidRPr="00447257">
              <w:rPr>
                <w:sz w:val="18"/>
                <w:szCs w:val="18"/>
                <w:lang w:val="fr-FR" w:eastAsia="zh-CN"/>
              </w:rPr>
              <w:t xml:space="preserve"> &lt; ptrs-MCS3</w:t>
            </w:r>
          </w:p>
        </w:tc>
        <w:tc>
          <w:tcPr>
            <w:tcW w:w="1979" w:type="dxa"/>
          </w:tcPr>
          <w:p w14:paraId="2C02FD57" w14:textId="3985B590" w:rsidR="006E5A1C" w:rsidRPr="00447257" w:rsidRDefault="006E5A1C" w:rsidP="007D7F32">
            <w:pPr>
              <w:spacing w:after="120"/>
              <w:jc w:val="center"/>
              <w:rPr>
                <w:sz w:val="18"/>
                <w:szCs w:val="18"/>
              </w:rPr>
            </w:pPr>
            <w:r w:rsidRPr="00447257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14:paraId="07E2380D" w14:textId="6EFA639B" w:rsidR="006E5A1C" w:rsidRPr="00447257" w:rsidRDefault="001D038C" w:rsidP="006E5A1C">
            <w:pPr>
              <w:spacing w:after="12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AB1CD0" w:rsidRPr="00447257">
              <w:rPr>
                <w:noProof/>
                <w:sz w:val="18"/>
                <w:szCs w:val="18"/>
              </w:rPr>
              <w:t xml:space="preserve"> = 3500 Hz</w:t>
            </w:r>
          </w:p>
        </w:tc>
        <w:tc>
          <w:tcPr>
            <w:tcW w:w="1418" w:type="dxa"/>
          </w:tcPr>
          <w:p w14:paraId="644534AD" w14:textId="51ABD84F" w:rsidR="006E5A1C" w:rsidRPr="00447257" w:rsidRDefault="001D038C" w:rsidP="00157607">
            <w:pPr>
              <w:spacing w:after="12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666A42" w:rsidRPr="00447257">
              <w:rPr>
                <w:noProof/>
                <w:sz w:val="18"/>
                <w:szCs w:val="18"/>
              </w:rPr>
              <w:t xml:space="preserve"> = 7000 Hz</w:t>
            </w:r>
          </w:p>
        </w:tc>
        <w:tc>
          <w:tcPr>
            <w:tcW w:w="1559" w:type="dxa"/>
          </w:tcPr>
          <w:p w14:paraId="09BDCC00" w14:textId="1C99FFB8" w:rsidR="006E5A1C" w:rsidRPr="00447257" w:rsidRDefault="001D038C" w:rsidP="00157607">
            <w:pPr>
              <w:spacing w:after="12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666A42" w:rsidRPr="00447257">
              <w:rPr>
                <w:noProof/>
                <w:sz w:val="18"/>
                <w:szCs w:val="18"/>
              </w:rPr>
              <w:t xml:space="preserve"> = 14000 Hz</w:t>
            </w:r>
          </w:p>
        </w:tc>
      </w:tr>
      <w:tr w:rsidR="006E5A1C" w14:paraId="4105098E" w14:textId="77777777" w:rsidTr="00620E88">
        <w:trPr>
          <w:jc w:val="center"/>
        </w:trPr>
        <w:tc>
          <w:tcPr>
            <w:tcW w:w="2978" w:type="dxa"/>
          </w:tcPr>
          <w:p w14:paraId="0CACBEB9" w14:textId="7171D666" w:rsidR="006E5A1C" w:rsidRPr="00447257" w:rsidRDefault="006E5A1C" w:rsidP="007D7F32">
            <w:pPr>
              <w:spacing w:after="120"/>
              <w:jc w:val="center"/>
              <w:rPr>
                <w:sz w:val="18"/>
                <w:szCs w:val="18"/>
              </w:rPr>
            </w:pPr>
            <w:proofErr w:type="gramStart"/>
            <w:r w:rsidRPr="00447257">
              <w:rPr>
                <w:sz w:val="18"/>
                <w:szCs w:val="18"/>
                <w:lang w:val="fr-FR" w:eastAsia="zh-CN"/>
              </w:rPr>
              <w:t>ptrs</w:t>
            </w:r>
            <w:proofErr w:type="gramEnd"/>
            <w:r w:rsidRPr="00447257">
              <w:rPr>
                <w:sz w:val="18"/>
                <w:szCs w:val="18"/>
                <w:lang w:val="fr-FR" w:eastAsia="zh-CN"/>
              </w:rPr>
              <w:t xml:space="preserve">-MCS1 </w:t>
            </w:r>
            <w:r w:rsidRPr="00447257">
              <w:rPr>
                <w:position w:val="-4"/>
                <w:sz w:val="18"/>
                <w:szCs w:val="18"/>
                <w:lang w:val="en-US" w:eastAsia="zh-CN"/>
              </w:rPr>
              <w:object w:dxaOrig="180" w:dyaOrig="220" w14:anchorId="180E236D">
                <v:shape id="_x0000_i1039" type="#_x0000_t75" style="width:9.55pt;height:10.4pt" o:ole="">
                  <v:imagedata r:id="rId28" o:title=""/>
                </v:shape>
                <o:OLEObject Type="Embed" ProgID="Equation.3" ShapeID="_x0000_i1039" DrawAspect="Content" ObjectID="_1627485279" r:id="rId29"/>
              </w:object>
            </w:r>
            <w:r w:rsidRPr="00447257">
              <w:rPr>
                <w:sz w:val="18"/>
                <w:szCs w:val="18"/>
                <w:lang w:val="fr-FR" w:eastAsia="zh-CN"/>
              </w:rPr>
              <w:t xml:space="preserve"> I</w:t>
            </w:r>
            <w:r w:rsidRPr="00447257">
              <w:rPr>
                <w:sz w:val="18"/>
                <w:szCs w:val="18"/>
                <w:vertAlign w:val="subscript"/>
                <w:lang w:val="fr-FR" w:eastAsia="zh-CN"/>
              </w:rPr>
              <w:t>MCS</w:t>
            </w:r>
            <w:r w:rsidRPr="00447257">
              <w:rPr>
                <w:sz w:val="18"/>
                <w:szCs w:val="18"/>
                <w:lang w:val="fr-FR" w:eastAsia="zh-CN"/>
              </w:rPr>
              <w:t xml:space="preserve"> &lt; ptrs-MCS2</w:t>
            </w:r>
          </w:p>
        </w:tc>
        <w:tc>
          <w:tcPr>
            <w:tcW w:w="1979" w:type="dxa"/>
          </w:tcPr>
          <w:p w14:paraId="4931C10A" w14:textId="5993227D" w:rsidR="006E5A1C" w:rsidRPr="00447257" w:rsidRDefault="006E5A1C" w:rsidP="007D7F32">
            <w:pPr>
              <w:spacing w:after="120"/>
              <w:jc w:val="center"/>
              <w:rPr>
                <w:sz w:val="18"/>
                <w:szCs w:val="18"/>
              </w:rPr>
            </w:pPr>
            <w:r w:rsidRPr="00447257">
              <w:rPr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21BD9AE1" w14:textId="41BAC1D7" w:rsidR="006E5A1C" w:rsidRPr="00447257" w:rsidRDefault="001D038C" w:rsidP="006E5A1C">
            <w:pPr>
              <w:spacing w:after="12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7243C" w:rsidRPr="00447257">
              <w:rPr>
                <w:noProof/>
                <w:sz w:val="18"/>
                <w:szCs w:val="18"/>
              </w:rPr>
              <w:t xml:space="preserve"> = 1750 Hz</w:t>
            </w:r>
          </w:p>
        </w:tc>
        <w:tc>
          <w:tcPr>
            <w:tcW w:w="1418" w:type="dxa"/>
          </w:tcPr>
          <w:p w14:paraId="6889FB90" w14:textId="34AB286D" w:rsidR="006E5A1C" w:rsidRPr="00447257" w:rsidRDefault="001D038C" w:rsidP="00157607">
            <w:pPr>
              <w:spacing w:after="12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7243C" w:rsidRPr="00447257">
              <w:rPr>
                <w:noProof/>
                <w:sz w:val="18"/>
                <w:szCs w:val="18"/>
              </w:rPr>
              <w:t xml:space="preserve"> = 3500 Hz</w:t>
            </w:r>
          </w:p>
        </w:tc>
        <w:tc>
          <w:tcPr>
            <w:tcW w:w="1559" w:type="dxa"/>
          </w:tcPr>
          <w:p w14:paraId="14C7689D" w14:textId="160B6630" w:rsidR="006E5A1C" w:rsidRPr="00447257" w:rsidRDefault="001D038C" w:rsidP="00157607">
            <w:pPr>
              <w:spacing w:after="120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</m:oMath>
            <w:r w:rsidR="0077243C" w:rsidRPr="00447257">
              <w:rPr>
                <w:noProof/>
                <w:sz w:val="18"/>
                <w:szCs w:val="18"/>
              </w:rPr>
              <w:t xml:space="preserve"> = 7000 Hz</w:t>
            </w:r>
          </w:p>
        </w:tc>
      </w:tr>
    </w:tbl>
    <w:p w14:paraId="269D306E" w14:textId="77777777" w:rsidR="003D4608" w:rsidRDefault="003D4608" w:rsidP="00157607">
      <w:pPr>
        <w:spacing w:after="120"/>
      </w:pPr>
    </w:p>
    <w:p w14:paraId="578BB3D6" w14:textId="7E4E372B" w:rsidR="00AB3740" w:rsidRDefault="000502FF" w:rsidP="005C3C2F">
      <w:pPr>
        <w:spacing w:after="120"/>
        <w:ind w:left="284"/>
      </w:pPr>
      <w:r w:rsidRPr="005C3C2F">
        <w:rPr>
          <w:i/>
        </w:rPr>
        <w:t>Observation</w:t>
      </w:r>
      <w:r>
        <w:t xml:space="preserve"> 5: As expected,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PT-RS</m:t>
            </m:r>
          </m:sub>
        </m:sSub>
      </m:oMath>
      <w:r w:rsidR="005C3C2F">
        <w:t xml:space="preserve"> = 1 gives the highest Doppler shift value as compared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PT-RS</m:t>
            </m:r>
          </m:sub>
        </m:sSub>
      </m:oMath>
      <w:r w:rsidR="005C3C2F">
        <w:t xml:space="preserve"> = {2, 4} and 4 DM-RS symbols per slot.   </w:t>
      </w:r>
    </w:p>
    <w:p w14:paraId="59EDF47E" w14:textId="77777777" w:rsidR="000502FF" w:rsidRPr="00157607" w:rsidRDefault="000502FF" w:rsidP="00157607">
      <w:pPr>
        <w:spacing w:after="120"/>
      </w:pPr>
    </w:p>
    <w:p w14:paraId="4FBFC9C0" w14:textId="221D93AA" w:rsidR="00CD4C7B" w:rsidRPr="006E13D1" w:rsidRDefault="00C608C8" w:rsidP="00CD4C7B">
      <w:pPr>
        <w:pStyle w:val="Heading1"/>
      </w:pPr>
      <w:r>
        <w:lastRenderedPageBreak/>
        <w:t>3</w:t>
      </w:r>
      <w:r>
        <w:tab/>
        <w:t>Conclusion</w:t>
      </w:r>
      <w:r w:rsidR="00F909AE">
        <w:t>s</w:t>
      </w:r>
    </w:p>
    <w:p w14:paraId="71F4260E" w14:textId="6822A287" w:rsidR="00B05C0D" w:rsidRDefault="005742CE" w:rsidP="00A315CD">
      <w:pPr>
        <w:spacing w:after="0"/>
        <w:rPr>
          <w:bCs/>
        </w:rPr>
      </w:pPr>
      <w:r>
        <w:t>The</w:t>
      </w:r>
      <w:r w:rsidR="00B538BC">
        <w:rPr>
          <w:bCs/>
        </w:rPr>
        <w:t xml:space="preserve"> document has derived the theoretical maximum Doppler shift based on the reference signal design structures of PUSCH</w:t>
      </w:r>
      <w:r w:rsidR="001E4930">
        <w:rPr>
          <w:bCs/>
        </w:rPr>
        <w:t xml:space="preserve"> and PT-RS</w:t>
      </w:r>
      <w:r w:rsidR="00B538BC">
        <w:rPr>
          <w:bCs/>
        </w:rPr>
        <w:t>. The following are our observations:</w:t>
      </w:r>
    </w:p>
    <w:p w14:paraId="54F7E3E7" w14:textId="44EF0B01" w:rsidR="00B538BC" w:rsidRDefault="00B538BC" w:rsidP="00A315CD">
      <w:pPr>
        <w:spacing w:after="0"/>
      </w:pPr>
    </w:p>
    <w:p w14:paraId="3A4D4955" w14:textId="77777777" w:rsidR="00B538BC" w:rsidRDefault="00B538BC" w:rsidP="00B538BC">
      <w:pPr>
        <w:spacing w:after="120"/>
        <w:ind w:left="284"/>
      </w:pPr>
      <w:r w:rsidRPr="00F85773">
        <w:rPr>
          <w:i/>
        </w:rPr>
        <w:t xml:space="preserve">Observation </w:t>
      </w:r>
      <w:r w:rsidRPr="00F85773">
        <w:t>1</w:t>
      </w:r>
      <w:r>
        <w:t xml:space="preserve">: The Doppler shift per slot is proportional to the SCS irrespective of the PUSCH mapping type. SCS = 60 kHz gives the highest Doppler shift value which is 4 and 2 times that of SCS = 15 kHz and 30 kHz, respectively. </w:t>
      </w:r>
    </w:p>
    <w:p w14:paraId="4203064A" w14:textId="77777777" w:rsidR="00B538BC" w:rsidRDefault="00B538BC" w:rsidP="00B538BC">
      <w:pPr>
        <w:spacing w:after="120"/>
        <w:ind w:left="284"/>
        <w:rPr>
          <w:noProof/>
          <w:sz w:val="18"/>
          <w:szCs w:val="18"/>
        </w:rPr>
      </w:pPr>
      <w:r w:rsidRPr="00F85773">
        <w:rPr>
          <w:i/>
        </w:rPr>
        <w:t>Observation</w:t>
      </w:r>
      <w:r>
        <w:t xml:space="preserve"> 2: The maximum Doppler shift achievable by PUSCH mapping type A and B is the same (e.g., 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f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d</m:t>
            </m:r>
          </m:sub>
        </m:sSub>
      </m:oMath>
      <w:r w:rsidRPr="005B6DFC">
        <w:rPr>
          <w:noProof/>
          <w:sz w:val="18"/>
          <w:szCs w:val="18"/>
        </w:rPr>
        <w:t xml:space="preserve"> =</w:t>
      </w:r>
      <w:r>
        <w:rPr>
          <w:noProof/>
          <w:sz w:val="18"/>
          <w:szCs w:val="18"/>
        </w:rPr>
        <w:t xml:space="preserve"> 2333</w:t>
      </w:r>
      <w:r w:rsidRPr="005B6DFC">
        <w:rPr>
          <w:noProof/>
          <w:sz w:val="18"/>
          <w:szCs w:val="18"/>
        </w:rPr>
        <w:t xml:space="preserve"> Hz</w:t>
      </w:r>
      <w:r>
        <w:rPr>
          <w:noProof/>
          <w:sz w:val="18"/>
          <w:szCs w:val="18"/>
        </w:rPr>
        <w:t xml:space="preserve"> for SCS = 15 kHz).</w:t>
      </w:r>
    </w:p>
    <w:p w14:paraId="09151882" w14:textId="77777777" w:rsidR="00B538BC" w:rsidRDefault="00B538BC" w:rsidP="00B538BC">
      <w:pPr>
        <w:spacing w:after="120"/>
        <w:ind w:left="284"/>
      </w:pPr>
      <w:r w:rsidRPr="00F85773">
        <w:rPr>
          <w:i/>
        </w:rPr>
        <w:t>Observation</w:t>
      </w:r>
      <w:r>
        <w:t xml:space="preserve"> 3: Both 3- and 4-DM-RS symbol densities per slot give the same maximum Doppler shift (e.g.,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f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d</m:t>
            </m:r>
          </m:sub>
        </m:sSub>
      </m:oMath>
      <w:r w:rsidRPr="005B6DFC">
        <w:rPr>
          <w:noProof/>
          <w:sz w:val="18"/>
          <w:szCs w:val="18"/>
        </w:rPr>
        <w:t xml:space="preserve"> =</w:t>
      </w:r>
      <w:r>
        <w:rPr>
          <w:noProof/>
          <w:sz w:val="18"/>
          <w:szCs w:val="18"/>
        </w:rPr>
        <w:t xml:space="preserve"> </w:t>
      </w:r>
      <w:r>
        <w:t xml:space="preserve">2333 Hz for SCS = 15 kHz).  </w:t>
      </w:r>
    </w:p>
    <w:p w14:paraId="21860965" w14:textId="50447BE4" w:rsidR="00B538BC" w:rsidRDefault="00B538BC" w:rsidP="005C3C2F">
      <w:pPr>
        <w:spacing w:after="120"/>
        <w:ind w:left="284"/>
      </w:pPr>
      <w:r w:rsidRPr="00F85773">
        <w:rPr>
          <w:i/>
        </w:rPr>
        <w:t>Observation</w:t>
      </w:r>
      <w:r>
        <w:t xml:space="preserve"> 4: Given the vehicular speed 500 km/h and operating frequency 3.6 GHz, the Doppler shift</w:t>
      </w:r>
      <w:r w:rsidR="005F3131">
        <w:t xml:space="preserve"> </w:t>
      </w:r>
      <w:r>
        <w:t xml:space="preserve">is within the theoretical limit of 3 DM-RS symbols or higher per slot for </w:t>
      </w:r>
      <w:r w:rsidR="00983B54">
        <w:t xml:space="preserve">PUSCH using </w:t>
      </w:r>
      <w:r>
        <w:t>SCS = 30 kHz.</w:t>
      </w:r>
    </w:p>
    <w:p w14:paraId="0AFD8019" w14:textId="20AD5C9B" w:rsidR="00B87A17" w:rsidRDefault="005C3C2F" w:rsidP="005C3C2F">
      <w:pPr>
        <w:spacing w:after="120"/>
        <w:ind w:left="284"/>
      </w:pPr>
      <w:r w:rsidRPr="005C3C2F">
        <w:rPr>
          <w:i/>
        </w:rPr>
        <w:t>Observation</w:t>
      </w:r>
      <w:r>
        <w:t xml:space="preserve"> 5: As expected,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PT-RS</m:t>
            </m:r>
          </m:sub>
        </m:sSub>
      </m:oMath>
      <w:r>
        <w:t xml:space="preserve"> = 1 gives the highest Doppler shift value as compared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PT-RS</m:t>
            </m:r>
          </m:sub>
        </m:sSub>
      </m:oMath>
      <w:r>
        <w:t xml:space="preserve"> = {2, 4} and 4 DM-RS symbols per slot.</w:t>
      </w:r>
    </w:p>
    <w:p w14:paraId="2423FE10" w14:textId="101183E4" w:rsidR="008D1E1B" w:rsidRPr="00BF0611" w:rsidRDefault="00BF0611" w:rsidP="005742CE">
      <w:pPr>
        <w:spacing w:after="120"/>
      </w:pPr>
      <w:r>
        <w:t xml:space="preserve"> </w:t>
      </w:r>
      <w:r w:rsidR="00D727EE" w:rsidRPr="00BF0611">
        <w:t xml:space="preserve">  </w:t>
      </w:r>
    </w:p>
    <w:p w14:paraId="49073A3B" w14:textId="349BDBD8" w:rsidR="002D373B" w:rsidRPr="00FA7CA9" w:rsidRDefault="00CD4C7B" w:rsidP="00FA7CA9">
      <w:pPr>
        <w:pStyle w:val="Heading1"/>
      </w:pPr>
      <w:r w:rsidRPr="006E13D1">
        <w:t>References</w:t>
      </w:r>
    </w:p>
    <w:p w14:paraId="64A215DF" w14:textId="2F0364A1" w:rsidR="00F51847" w:rsidRDefault="00E319C5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</w:t>
      </w:r>
      <w:r w:rsidR="00E16DC4">
        <w:rPr>
          <w:sz w:val="18"/>
          <w:lang w:eastAsia="zh-CN"/>
        </w:rPr>
        <w:t>P</w:t>
      </w:r>
      <w:r>
        <w:rPr>
          <w:sz w:val="18"/>
          <w:lang w:eastAsia="zh-CN"/>
        </w:rPr>
        <w:t>-19</w:t>
      </w:r>
      <w:r w:rsidR="00E16DC4">
        <w:rPr>
          <w:sz w:val="18"/>
          <w:lang w:eastAsia="zh-CN"/>
        </w:rPr>
        <w:t>1512</w:t>
      </w:r>
      <w:r>
        <w:rPr>
          <w:sz w:val="18"/>
          <w:lang w:eastAsia="zh-CN"/>
        </w:rPr>
        <w:t xml:space="preserve">, </w:t>
      </w:r>
      <w:r w:rsidR="00E16DC4">
        <w:rPr>
          <w:sz w:val="18"/>
          <w:lang w:eastAsia="zh-CN"/>
        </w:rPr>
        <w:t>New WID on NR support for high speed train scenario</w:t>
      </w:r>
      <w:r>
        <w:rPr>
          <w:sz w:val="18"/>
          <w:lang w:eastAsia="zh-CN"/>
        </w:rPr>
        <w:t xml:space="preserve">, </w:t>
      </w:r>
      <w:r w:rsidR="00E16DC4">
        <w:rPr>
          <w:sz w:val="18"/>
          <w:lang w:eastAsia="zh-CN"/>
        </w:rPr>
        <w:t>CMCC</w:t>
      </w:r>
    </w:p>
    <w:p w14:paraId="32D0CC34" w14:textId="5A9B8B28" w:rsidR="00FA7CA9" w:rsidRDefault="00FA7CA9" w:rsidP="00FA7CA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5331C91F" w14:textId="6951D0F1" w:rsidR="00844880" w:rsidRPr="00ED7989" w:rsidRDefault="00844880" w:rsidP="002355F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844880" w:rsidRPr="00ED79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3B2A9" w14:textId="77777777" w:rsidR="001D038C" w:rsidRDefault="001D038C">
      <w:r>
        <w:separator/>
      </w:r>
    </w:p>
  </w:endnote>
  <w:endnote w:type="continuationSeparator" w:id="0">
    <w:p w14:paraId="352E5966" w14:textId="77777777" w:rsidR="001D038C" w:rsidRDefault="001D0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50432" w14:textId="77777777" w:rsidR="001D038C" w:rsidRDefault="001D038C">
      <w:r>
        <w:separator/>
      </w:r>
    </w:p>
  </w:footnote>
  <w:footnote w:type="continuationSeparator" w:id="0">
    <w:p w14:paraId="15803219" w14:textId="77777777" w:rsidR="001D038C" w:rsidRDefault="001D0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276B"/>
    <w:multiLevelType w:val="hybridMultilevel"/>
    <w:tmpl w:val="EC9A92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678B3"/>
    <w:multiLevelType w:val="hybridMultilevel"/>
    <w:tmpl w:val="7CC61552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10874459"/>
    <w:multiLevelType w:val="hybridMultilevel"/>
    <w:tmpl w:val="CB4E2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8624A"/>
    <w:multiLevelType w:val="hybridMultilevel"/>
    <w:tmpl w:val="126E4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6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62698"/>
    <w:multiLevelType w:val="hybridMultilevel"/>
    <w:tmpl w:val="86782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5D32BD7A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55F43857"/>
    <w:multiLevelType w:val="hybridMultilevel"/>
    <w:tmpl w:val="A84293F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04AA5"/>
    <w:multiLevelType w:val="hybridMultilevel"/>
    <w:tmpl w:val="C6BEFD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4E2426"/>
    <w:multiLevelType w:val="hybridMultilevel"/>
    <w:tmpl w:val="82DE0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3626E"/>
    <w:multiLevelType w:val="hybridMultilevel"/>
    <w:tmpl w:val="D2A45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8" w15:restartNumberingAfterBreak="0">
    <w:nsid w:val="78757B3E"/>
    <w:multiLevelType w:val="hybridMultilevel"/>
    <w:tmpl w:val="A790D6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5"/>
  </w:num>
  <w:num w:numId="5">
    <w:abstractNumId w:val="10"/>
  </w:num>
  <w:num w:numId="6">
    <w:abstractNumId w:val="4"/>
  </w:num>
  <w:num w:numId="7">
    <w:abstractNumId w:val="17"/>
  </w:num>
  <w:num w:numId="8">
    <w:abstractNumId w:val="14"/>
  </w:num>
  <w:num w:numId="9">
    <w:abstractNumId w:val="1"/>
  </w:num>
  <w:num w:numId="10">
    <w:abstractNumId w:val="0"/>
  </w:num>
  <w:num w:numId="11">
    <w:abstractNumId w:val="9"/>
  </w:num>
  <w:num w:numId="12">
    <w:abstractNumId w:val="9"/>
    <w:lvlOverride w:ilvl="0">
      <w:startOverride w:val="1"/>
    </w:lvlOverride>
  </w:num>
  <w:num w:numId="13">
    <w:abstractNumId w:val="13"/>
  </w:num>
  <w:num w:numId="14">
    <w:abstractNumId w:val="7"/>
  </w:num>
  <w:num w:numId="15">
    <w:abstractNumId w:val="11"/>
  </w:num>
  <w:num w:numId="16">
    <w:abstractNumId w:val="18"/>
  </w:num>
  <w:num w:numId="17">
    <w:abstractNumId w:val="2"/>
  </w:num>
  <w:num w:numId="18">
    <w:abstractNumId w:val="12"/>
  </w:num>
  <w:num w:numId="19">
    <w:abstractNumId w:val="3"/>
  </w:num>
  <w:num w:numId="20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75D"/>
    <w:rsid w:val="00000E41"/>
    <w:rsid w:val="00001067"/>
    <w:rsid w:val="000012C5"/>
    <w:rsid w:val="00001394"/>
    <w:rsid w:val="00001CBD"/>
    <w:rsid w:val="0000232F"/>
    <w:rsid w:val="00003286"/>
    <w:rsid w:val="00003794"/>
    <w:rsid w:val="00003938"/>
    <w:rsid w:val="00004FFE"/>
    <w:rsid w:val="00005225"/>
    <w:rsid w:val="000054B8"/>
    <w:rsid w:val="0000577B"/>
    <w:rsid w:val="00006FFD"/>
    <w:rsid w:val="000101CB"/>
    <w:rsid w:val="0001145D"/>
    <w:rsid w:val="000137F6"/>
    <w:rsid w:val="00014AE1"/>
    <w:rsid w:val="00015CD9"/>
    <w:rsid w:val="00016775"/>
    <w:rsid w:val="000168E5"/>
    <w:rsid w:val="00016F09"/>
    <w:rsid w:val="00017313"/>
    <w:rsid w:val="0001781D"/>
    <w:rsid w:val="00017ECF"/>
    <w:rsid w:val="000201C5"/>
    <w:rsid w:val="00020C10"/>
    <w:rsid w:val="000219E6"/>
    <w:rsid w:val="0002216B"/>
    <w:rsid w:val="00022199"/>
    <w:rsid w:val="00022A2A"/>
    <w:rsid w:val="0002364E"/>
    <w:rsid w:val="00023E7D"/>
    <w:rsid w:val="00024019"/>
    <w:rsid w:val="00024379"/>
    <w:rsid w:val="000250E0"/>
    <w:rsid w:val="00025E43"/>
    <w:rsid w:val="00026D7F"/>
    <w:rsid w:val="00027998"/>
    <w:rsid w:val="00027FAB"/>
    <w:rsid w:val="000300D0"/>
    <w:rsid w:val="00030117"/>
    <w:rsid w:val="000305C8"/>
    <w:rsid w:val="00030689"/>
    <w:rsid w:val="00031385"/>
    <w:rsid w:val="000318A3"/>
    <w:rsid w:val="00031F85"/>
    <w:rsid w:val="00032411"/>
    <w:rsid w:val="000325C7"/>
    <w:rsid w:val="0003261C"/>
    <w:rsid w:val="0003263E"/>
    <w:rsid w:val="00033397"/>
    <w:rsid w:val="0003508F"/>
    <w:rsid w:val="00035A0D"/>
    <w:rsid w:val="000365B5"/>
    <w:rsid w:val="00036EAF"/>
    <w:rsid w:val="00036EB1"/>
    <w:rsid w:val="0003722F"/>
    <w:rsid w:val="000375BC"/>
    <w:rsid w:val="00037B09"/>
    <w:rsid w:val="00037C02"/>
    <w:rsid w:val="00040013"/>
    <w:rsid w:val="00040095"/>
    <w:rsid w:val="00040A6C"/>
    <w:rsid w:val="00040B82"/>
    <w:rsid w:val="000411FC"/>
    <w:rsid w:val="0004136B"/>
    <w:rsid w:val="00041412"/>
    <w:rsid w:val="00041D9E"/>
    <w:rsid w:val="000425A0"/>
    <w:rsid w:val="00042BC0"/>
    <w:rsid w:val="000430C4"/>
    <w:rsid w:val="00043446"/>
    <w:rsid w:val="00045386"/>
    <w:rsid w:val="00045A17"/>
    <w:rsid w:val="00045CA2"/>
    <w:rsid w:val="0004638A"/>
    <w:rsid w:val="00046E9B"/>
    <w:rsid w:val="000502FF"/>
    <w:rsid w:val="00051942"/>
    <w:rsid w:val="00051EB7"/>
    <w:rsid w:val="000520FC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C9E"/>
    <w:rsid w:val="00060D35"/>
    <w:rsid w:val="0006187C"/>
    <w:rsid w:val="000618DE"/>
    <w:rsid w:val="00061921"/>
    <w:rsid w:val="000625DE"/>
    <w:rsid w:val="0006320C"/>
    <w:rsid w:val="00065115"/>
    <w:rsid w:val="000656C3"/>
    <w:rsid w:val="00065BE3"/>
    <w:rsid w:val="00065D5A"/>
    <w:rsid w:val="000667FA"/>
    <w:rsid w:val="000670D8"/>
    <w:rsid w:val="000709A2"/>
    <w:rsid w:val="00070CAD"/>
    <w:rsid w:val="00070D8B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80512"/>
    <w:rsid w:val="0008085A"/>
    <w:rsid w:val="00080A51"/>
    <w:rsid w:val="00081073"/>
    <w:rsid w:val="00081167"/>
    <w:rsid w:val="000812D1"/>
    <w:rsid w:val="00081B44"/>
    <w:rsid w:val="00081E64"/>
    <w:rsid w:val="0008220E"/>
    <w:rsid w:val="00082C93"/>
    <w:rsid w:val="000830B8"/>
    <w:rsid w:val="0008317A"/>
    <w:rsid w:val="0008605F"/>
    <w:rsid w:val="000860F2"/>
    <w:rsid w:val="000864E7"/>
    <w:rsid w:val="000868FF"/>
    <w:rsid w:val="000903E9"/>
    <w:rsid w:val="00090468"/>
    <w:rsid w:val="00090AEC"/>
    <w:rsid w:val="000915A3"/>
    <w:rsid w:val="000920D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A7C"/>
    <w:rsid w:val="000A318A"/>
    <w:rsid w:val="000A3CED"/>
    <w:rsid w:val="000A47E8"/>
    <w:rsid w:val="000A4929"/>
    <w:rsid w:val="000A538A"/>
    <w:rsid w:val="000A61B2"/>
    <w:rsid w:val="000B120E"/>
    <w:rsid w:val="000B249B"/>
    <w:rsid w:val="000B26A4"/>
    <w:rsid w:val="000B32EB"/>
    <w:rsid w:val="000B335E"/>
    <w:rsid w:val="000B5B1D"/>
    <w:rsid w:val="000B5B39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B53"/>
    <w:rsid w:val="000C0E34"/>
    <w:rsid w:val="000C1D2F"/>
    <w:rsid w:val="000C2118"/>
    <w:rsid w:val="000C250C"/>
    <w:rsid w:val="000C347A"/>
    <w:rsid w:val="000C3813"/>
    <w:rsid w:val="000C4C2F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EEC"/>
    <w:rsid w:val="000E5089"/>
    <w:rsid w:val="000E6DBE"/>
    <w:rsid w:val="000E6EE6"/>
    <w:rsid w:val="000F0B58"/>
    <w:rsid w:val="000F0D0B"/>
    <w:rsid w:val="000F1EB5"/>
    <w:rsid w:val="000F2977"/>
    <w:rsid w:val="000F2CAF"/>
    <w:rsid w:val="000F2D09"/>
    <w:rsid w:val="000F33DD"/>
    <w:rsid w:val="000F3A33"/>
    <w:rsid w:val="000F47EB"/>
    <w:rsid w:val="000F5377"/>
    <w:rsid w:val="000F53C9"/>
    <w:rsid w:val="000F583D"/>
    <w:rsid w:val="000F5D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6F9"/>
    <w:rsid w:val="001109EA"/>
    <w:rsid w:val="0011104A"/>
    <w:rsid w:val="001112B4"/>
    <w:rsid w:val="001112D2"/>
    <w:rsid w:val="0011170B"/>
    <w:rsid w:val="00111E3D"/>
    <w:rsid w:val="00111E62"/>
    <w:rsid w:val="001128AA"/>
    <w:rsid w:val="00112A7D"/>
    <w:rsid w:val="00112D54"/>
    <w:rsid w:val="00116519"/>
    <w:rsid w:val="00116542"/>
    <w:rsid w:val="00116FEE"/>
    <w:rsid w:val="0011702B"/>
    <w:rsid w:val="0011746D"/>
    <w:rsid w:val="00120924"/>
    <w:rsid w:val="00120D51"/>
    <w:rsid w:val="00120E37"/>
    <w:rsid w:val="00120FE2"/>
    <w:rsid w:val="00121AA2"/>
    <w:rsid w:val="00123002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2802"/>
    <w:rsid w:val="00143DD8"/>
    <w:rsid w:val="00144301"/>
    <w:rsid w:val="0014532E"/>
    <w:rsid w:val="00145B12"/>
    <w:rsid w:val="00145F7E"/>
    <w:rsid w:val="00146E3E"/>
    <w:rsid w:val="00147B64"/>
    <w:rsid w:val="00147BFE"/>
    <w:rsid w:val="0015012B"/>
    <w:rsid w:val="001505E0"/>
    <w:rsid w:val="001509A1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07"/>
    <w:rsid w:val="0015761F"/>
    <w:rsid w:val="001578A3"/>
    <w:rsid w:val="001579AA"/>
    <w:rsid w:val="0016115E"/>
    <w:rsid w:val="00161CBA"/>
    <w:rsid w:val="001654C3"/>
    <w:rsid w:val="00165859"/>
    <w:rsid w:val="00165DF0"/>
    <w:rsid w:val="00165E3F"/>
    <w:rsid w:val="00165EBA"/>
    <w:rsid w:val="0016633B"/>
    <w:rsid w:val="001679C6"/>
    <w:rsid w:val="00167D69"/>
    <w:rsid w:val="001707E4"/>
    <w:rsid w:val="00170930"/>
    <w:rsid w:val="001709A2"/>
    <w:rsid w:val="001713FD"/>
    <w:rsid w:val="00171463"/>
    <w:rsid w:val="00171625"/>
    <w:rsid w:val="0017202C"/>
    <w:rsid w:val="00172405"/>
    <w:rsid w:val="001728D5"/>
    <w:rsid w:val="00172AF7"/>
    <w:rsid w:val="00172D1A"/>
    <w:rsid w:val="00172DFF"/>
    <w:rsid w:val="00173498"/>
    <w:rsid w:val="00173CDA"/>
    <w:rsid w:val="001741A0"/>
    <w:rsid w:val="00174590"/>
    <w:rsid w:val="0017480F"/>
    <w:rsid w:val="00176C9E"/>
    <w:rsid w:val="00176E94"/>
    <w:rsid w:val="00177314"/>
    <w:rsid w:val="00177DB9"/>
    <w:rsid w:val="00180CD8"/>
    <w:rsid w:val="00180FEF"/>
    <w:rsid w:val="001812DA"/>
    <w:rsid w:val="0018168F"/>
    <w:rsid w:val="0018171E"/>
    <w:rsid w:val="00182063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39BB"/>
    <w:rsid w:val="00193F76"/>
    <w:rsid w:val="00193F8E"/>
    <w:rsid w:val="0019439E"/>
    <w:rsid w:val="0019456A"/>
    <w:rsid w:val="00194CD0"/>
    <w:rsid w:val="00194E93"/>
    <w:rsid w:val="0019592F"/>
    <w:rsid w:val="00195B50"/>
    <w:rsid w:val="0019676D"/>
    <w:rsid w:val="00197806"/>
    <w:rsid w:val="001A0CD1"/>
    <w:rsid w:val="001A17B4"/>
    <w:rsid w:val="001A1E62"/>
    <w:rsid w:val="001A2A06"/>
    <w:rsid w:val="001A2B11"/>
    <w:rsid w:val="001A2BA4"/>
    <w:rsid w:val="001A3089"/>
    <w:rsid w:val="001A3785"/>
    <w:rsid w:val="001A4CDE"/>
    <w:rsid w:val="001A50FD"/>
    <w:rsid w:val="001A630F"/>
    <w:rsid w:val="001A6AB5"/>
    <w:rsid w:val="001A6BCA"/>
    <w:rsid w:val="001B08F8"/>
    <w:rsid w:val="001B216C"/>
    <w:rsid w:val="001B222D"/>
    <w:rsid w:val="001B223F"/>
    <w:rsid w:val="001B2441"/>
    <w:rsid w:val="001B24C8"/>
    <w:rsid w:val="001B4811"/>
    <w:rsid w:val="001B49C9"/>
    <w:rsid w:val="001B503A"/>
    <w:rsid w:val="001B58C1"/>
    <w:rsid w:val="001B6A7A"/>
    <w:rsid w:val="001B6CE7"/>
    <w:rsid w:val="001B7423"/>
    <w:rsid w:val="001B7DA9"/>
    <w:rsid w:val="001C0B90"/>
    <w:rsid w:val="001C1E3A"/>
    <w:rsid w:val="001C3A2E"/>
    <w:rsid w:val="001C3D3C"/>
    <w:rsid w:val="001C47AF"/>
    <w:rsid w:val="001C4920"/>
    <w:rsid w:val="001C5CCF"/>
    <w:rsid w:val="001C6209"/>
    <w:rsid w:val="001C6281"/>
    <w:rsid w:val="001C65A5"/>
    <w:rsid w:val="001C7029"/>
    <w:rsid w:val="001C7288"/>
    <w:rsid w:val="001C7754"/>
    <w:rsid w:val="001D0022"/>
    <w:rsid w:val="001D0105"/>
    <w:rsid w:val="001D038C"/>
    <w:rsid w:val="001D13D2"/>
    <w:rsid w:val="001D1734"/>
    <w:rsid w:val="001D1786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BBF"/>
    <w:rsid w:val="001E40F3"/>
    <w:rsid w:val="001E44B9"/>
    <w:rsid w:val="001E4930"/>
    <w:rsid w:val="001E5673"/>
    <w:rsid w:val="001E5E16"/>
    <w:rsid w:val="001E72F0"/>
    <w:rsid w:val="001E7664"/>
    <w:rsid w:val="001E7A50"/>
    <w:rsid w:val="001F045D"/>
    <w:rsid w:val="001F051B"/>
    <w:rsid w:val="001F0E6F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473F"/>
    <w:rsid w:val="001F5247"/>
    <w:rsid w:val="001F616A"/>
    <w:rsid w:val="001F6C2E"/>
    <w:rsid w:val="001F7596"/>
    <w:rsid w:val="001F7831"/>
    <w:rsid w:val="001F7CC6"/>
    <w:rsid w:val="00200493"/>
    <w:rsid w:val="00200F65"/>
    <w:rsid w:val="002016DA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EA9"/>
    <w:rsid w:val="0021103A"/>
    <w:rsid w:val="00211D93"/>
    <w:rsid w:val="00214024"/>
    <w:rsid w:val="0021571B"/>
    <w:rsid w:val="00215A34"/>
    <w:rsid w:val="00216088"/>
    <w:rsid w:val="002169B5"/>
    <w:rsid w:val="00217539"/>
    <w:rsid w:val="0021781F"/>
    <w:rsid w:val="00217F5E"/>
    <w:rsid w:val="0022198D"/>
    <w:rsid w:val="002219F6"/>
    <w:rsid w:val="002220DD"/>
    <w:rsid w:val="00222F80"/>
    <w:rsid w:val="002237F4"/>
    <w:rsid w:val="002251A1"/>
    <w:rsid w:val="00225CDF"/>
    <w:rsid w:val="00225D94"/>
    <w:rsid w:val="0022606D"/>
    <w:rsid w:val="00226ABD"/>
    <w:rsid w:val="002274CA"/>
    <w:rsid w:val="002275B2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7228"/>
    <w:rsid w:val="00237767"/>
    <w:rsid w:val="00237812"/>
    <w:rsid w:val="00237BBF"/>
    <w:rsid w:val="002408C3"/>
    <w:rsid w:val="00240C13"/>
    <w:rsid w:val="0024124B"/>
    <w:rsid w:val="00241443"/>
    <w:rsid w:val="00241B8E"/>
    <w:rsid w:val="00242193"/>
    <w:rsid w:val="00242DAB"/>
    <w:rsid w:val="00243733"/>
    <w:rsid w:val="00243FC7"/>
    <w:rsid w:val="00244765"/>
    <w:rsid w:val="0024661C"/>
    <w:rsid w:val="00246FE1"/>
    <w:rsid w:val="00247C33"/>
    <w:rsid w:val="00250282"/>
    <w:rsid w:val="00251262"/>
    <w:rsid w:val="002518B4"/>
    <w:rsid w:val="002519DA"/>
    <w:rsid w:val="00252F70"/>
    <w:rsid w:val="00252F9E"/>
    <w:rsid w:val="0025333F"/>
    <w:rsid w:val="002542DC"/>
    <w:rsid w:val="002546CA"/>
    <w:rsid w:val="00255C8B"/>
    <w:rsid w:val="00256F2C"/>
    <w:rsid w:val="0026043E"/>
    <w:rsid w:val="00260C85"/>
    <w:rsid w:val="00260FFE"/>
    <w:rsid w:val="00262A06"/>
    <w:rsid w:val="00262D54"/>
    <w:rsid w:val="0026301A"/>
    <w:rsid w:val="0026359E"/>
    <w:rsid w:val="002647D9"/>
    <w:rsid w:val="00265CC1"/>
    <w:rsid w:val="0026634C"/>
    <w:rsid w:val="002670C6"/>
    <w:rsid w:val="0027076F"/>
    <w:rsid w:val="00270A25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DEF"/>
    <w:rsid w:val="00277E5B"/>
    <w:rsid w:val="002801D0"/>
    <w:rsid w:val="0028086C"/>
    <w:rsid w:val="00281D5D"/>
    <w:rsid w:val="0028292F"/>
    <w:rsid w:val="00283B6B"/>
    <w:rsid w:val="00283DC4"/>
    <w:rsid w:val="00283F97"/>
    <w:rsid w:val="00284054"/>
    <w:rsid w:val="00284494"/>
    <w:rsid w:val="002845F1"/>
    <w:rsid w:val="002848A6"/>
    <w:rsid w:val="002849BD"/>
    <w:rsid w:val="002850D3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E6D"/>
    <w:rsid w:val="0029701E"/>
    <w:rsid w:val="00297267"/>
    <w:rsid w:val="002A07A3"/>
    <w:rsid w:val="002A083F"/>
    <w:rsid w:val="002A0BEF"/>
    <w:rsid w:val="002A1633"/>
    <w:rsid w:val="002A19F0"/>
    <w:rsid w:val="002A2032"/>
    <w:rsid w:val="002A2045"/>
    <w:rsid w:val="002A2076"/>
    <w:rsid w:val="002A2343"/>
    <w:rsid w:val="002A2A4F"/>
    <w:rsid w:val="002A318A"/>
    <w:rsid w:val="002A3701"/>
    <w:rsid w:val="002A370D"/>
    <w:rsid w:val="002A59D6"/>
    <w:rsid w:val="002A5A95"/>
    <w:rsid w:val="002A6754"/>
    <w:rsid w:val="002B0706"/>
    <w:rsid w:val="002B1472"/>
    <w:rsid w:val="002B2ED4"/>
    <w:rsid w:val="002B3465"/>
    <w:rsid w:val="002B355A"/>
    <w:rsid w:val="002B3792"/>
    <w:rsid w:val="002B475B"/>
    <w:rsid w:val="002B5588"/>
    <w:rsid w:val="002B6103"/>
    <w:rsid w:val="002B6F65"/>
    <w:rsid w:val="002B6FDB"/>
    <w:rsid w:val="002B747D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45E"/>
    <w:rsid w:val="002C7DCD"/>
    <w:rsid w:val="002C7FDB"/>
    <w:rsid w:val="002D0066"/>
    <w:rsid w:val="002D02DF"/>
    <w:rsid w:val="002D101A"/>
    <w:rsid w:val="002D1160"/>
    <w:rsid w:val="002D1A3A"/>
    <w:rsid w:val="002D3044"/>
    <w:rsid w:val="002D3588"/>
    <w:rsid w:val="002D373B"/>
    <w:rsid w:val="002D3E28"/>
    <w:rsid w:val="002D4098"/>
    <w:rsid w:val="002D48FC"/>
    <w:rsid w:val="002D5CC3"/>
    <w:rsid w:val="002D63AA"/>
    <w:rsid w:val="002D6A8B"/>
    <w:rsid w:val="002E0AAF"/>
    <w:rsid w:val="002E1102"/>
    <w:rsid w:val="002E1205"/>
    <w:rsid w:val="002E38B3"/>
    <w:rsid w:val="002E38E3"/>
    <w:rsid w:val="002E3C3F"/>
    <w:rsid w:val="002E3CE2"/>
    <w:rsid w:val="002E5850"/>
    <w:rsid w:val="002E6FBE"/>
    <w:rsid w:val="002E7C25"/>
    <w:rsid w:val="002F04D9"/>
    <w:rsid w:val="002F0D22"/>
    <w:rsid w:val="002F0DF1"/>
    <w:rsid w:val="002F1F24"/>
    <w:rsid w:val="002F2212"/>
    <w:rsid w:val="002F3BCA"/>
    <w:rsid w:val="002F4A78"/>
    <w:rsid w:val="002F5FA8"/>
    <w:rsid w:val="002F6472"/>
    <w:rsid w:val="002F6D54"/>
    <w:rsid w:val="002F78E2"/>
    <w:rsid w:val="002F7CD5"/>
    <w:rsid w:val="0030003D"/>
    <w:rsid w:val="00300226"/>
    <w:rsid w:val="0030022B"/>
    <w:rsid w:val="00300723"/>
    <w:rsid w:val="003009DC"/>
    <w:rsid w:val="00300C28"/>
    <w:rsid w:val="00301C59"/>
    <w:rsid w:val="00301EFC"/>
    <w:rsid w:val="00302050"/>
    <w:rsid w:val="00302B4C"/>
    <w:rsid w:val="00303406"/>
    <w:rsid w:val="00303D7C"/>
    <w:rsid w:val="00303DAD"/>
    <w:rsid w:val="00304264"/>
    <w:rsid w:val="003047DB"/>
    <w:rsid w:val="00304A13"/>
    <w:rsid w:val="00304A8D"/>
    <w:rsid w:val="00305C89"/>
    <w:rsid w:val="0030671D"/>
    <w:rsid w:val="00307D59"/>
    <w:rsid w:val="0031070D"/>
    <w:rsid w:val="0031193C"/>
    <w:rsid w:val="00312706"/>
    <w:rsid w:val="0031272A"/>
    <w:rsid w:val="00312ABB"/>
    <w:rsid w:val="0031342A"/>
    <w:rsid w:val="00313787"/>
    <w:rsid w:val="00313993"/>
    <w:rsid w:val="0031421B"/>
    <w:rsid w:val="003148E4"/>
    <w:rsid w:val="00314BBC"/>
    <w:rsid w:val="00315094"/>
    <w:rsid w:val="003151AE"/>
    <w:rsid w:val="003157BB"/>
    <w:rsid w:val="00316195"/>
    <w:rsid w:val="003161B4"/>
    <w:rsid w:val="00316970"/>
    <w:rsid w:val="003169C6"/>
    <w:rsid w:val="00316F06"/>
    <w:rsid w:val="003172DC"/>
    <w:rsid w:val="00317474"/>
    <w:rsid w:val="00320868"/>
    <w:rsid w:val="003227B9"/>
    <w:rsid w:val="0032284E"/>
    <w:rsid w:val="00322899"/>
    <w:rsid w:val="003228FD"/>
    <w:rsid w:val="00322FA8"/>
    <w:rsid w:val="0032330B"/>
    <w:rsid w:val="0032340B"/>
    <w:rsid w:val="00323AF5"/>
    <w:rsid w:val="00323E00"/>
    <w:rsid w:val="00325B90"/>
    <w:rsid w:val="00325C07"/>
    <w:rsid w:val="00326069"/>
    <w:rsid w:val="00327808"/>
    <w:rsid w:val="00330940"/>
    <w:rsid w:val="00330942"/>
    <w:rsid w:val="0033123D"/>
    <w:rsid w:val="003319DA"/>
    <w:rsid w:val="00333470"/>
    <w:rsid w:val="0033363E"/>
    <w:rsid w:val="00334208"/>
    <w:rsid w:val="0033498E"/>
    <w:rsid w:val="00334CA9"/>
    <w:rsid w:val="0033544F"/>
    <w:rsid w:val="003354F8"/>
    <w:rsid w:val="00335892"/>
    <w:rsid w:val="00335DA7"/>
    <w:rsid w:val="003365BA"/>
    <w:rsid w:val="00336F01"/>
    <w:rsid w:val="003371D2"/>
    <w:rsid w:val="003373E3"/>
    <w:rsid w:val="003375FE"/>
    <w:rsid w:val="00337961"/>
    <w:rsid w:val="00337D97"/>
    <w:rsid w:val="00337FC9"/>
    <w:rsid w:val="0034009D"/>
    <w:rsid w:val="00341229"/>
    <w:rsid w:val="00341442"/>
    <w:rsid w:val="003416EE"/>
    <w:rsid w:val="003417E2"/>
    <w:rsid w:val="00341C0C"/>
    <w:rsid w:val="00341D6E"/>
    <w:rsid w:val="0034350D"/>
    <w:rsid w:val="0034378F"/>
    <w:rsid w:val="00343E1B"/>
    <w:rsid w:val="00344062"/>
    <w:rsid w:val="00345218"/>
    <w:rsid w:val="00345ADD"/>
    <w:rsid w:val="0034613D"/>
    <w:rsid w:val="0035116B"/>
    <w:rsid w:val="0035172F"/>
    <w:rsid w:val="00351742"/>
    <w:rsid w:val="00352D97"/>
    <w:rsid w:val="00354139"/>
    <w:rsid w:val="0035462D"/>
    <w:rsid w:val="00354A86"/>
    <w:rsid w:val="003559D4"/>
    <w:rsid w:val="00355C7C"/>
    <w:rsid w:val="00355FF1"/>
    <w:rsid w:val="003562F3"/>
    <w:rsid w:val="0035676E"/>
    <w:rsid w:val="00356FF5"/>
    <w:rsid w:val="0035791B"/>
    <w:rsid w:val="00357B34"/>
    <w:rsid w:val="00357BAE"/>
    <w:rsid w:val="00360185"/>
    <w:rsid w:val="00360880"/>
    <w:rsid w:val="00360E15"/>
    <w:rsid w:val="00361DAF"/>
    <w:rsid w:val="0036344A"/>
    <w:rsid w:val="00363749"/>
    <w:rsid w:val="00363795"/>
    <w:rsid w:val="003641AB"/>
    <w:rsid w:val="00364728"/>
    <w:rsid w:val="003650CA"/>
    <w:rsid w:val="0036520D"/>
    <w:rsid w:val="0036585B"/>
    <w:rsid w:val="00366652"/>
    <w:rsid w:val="00366E55"/>
    <w:rsid w:val="00367759"/>
    <w:rsid w:val="00367EEE"/>
    <w:rsid w:val="003700E6"/>
    <w:rsid w:val="00370277"/>
    <w:rsid w:val="003714D3"/>
    <w:rsid w:val="00371CAD"/>
    <w:rsid w:val="00371FB8"/>
    <w:rsid w:val="00372132"/>
    <w:rsid w:val="00372632"/>
    <w:rsid w:val="003726F0"/>
    <w:rsid w:val="003744FB"/>
    <w:rsid w:val="00374848"/>
    <w:rsid w:val="00374B79"/>
    <w:rsid w:val="00374D03"/>
    <w:rsid w:val="00375351"/>
    <w:rsid w:val="003753DF"/>
    <w:rsid w:val="003758B5"/>
    <w:rsid w:val="00376BCE"/>
    <w:rsid w:val="00376CC7"/>
    <w:rsid w:val="00376D80"/>
    <w:rsid w:val="00377828"/>
    <w:rsid w:val="00380F97"/>
    <w:rsid w:val="0038278A"/>
    <w:rsid w:val="00382D02"/>
    <w:rsid w:val="003838C5"/>
    <w:rsid w:val="00383D70"/>
    <w:rsid w:val="00384421"/>
    <w:rsid w:val="00384B14"/>
    <w:rsid w:val="003854F9"/>
    <w:rsid w:val="003864E6"/>
    <w:rsid w:val="00386C99"/>
    <w:rsid w:val="003876D8"/>
    <w:rsid w:val="0038787A"/>
    <w:rsid w:val="00390958"/>
    <w:rsid w:val="00390B8A"/>
    <w:rsid w:val="00390D13"/>
    <w:rsid w:val="00390ECD"/>
    <w:rsid w:val="00391253"/>
    <w:rsid w:val="00391F08"/>
    <w:rsid w:val="00392347"/>
    <w:rsid w:val="00392600"/>
    <w:rsid w:val="00392CF4"/>
    <w:rsid w:val="00393143"/>
    <w:rsid w:val="00393441"/>
    <w:rsid w:val="003934BF"/>
    <w:rsid w:val="00394576"/>
    <w:rsid w:val="003974CD"/>
    <w:rsid w:val="003975B5"/>
    <w:rsid w:val="00397990"/>
    <w:rsid w:val="003A04D9"/>
    <w:rsid w:val="003A0D04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140"/>
    <w:rsid w:val="003B240F"/>
    <w:rsid w:val="003B2AD4"/>
    <w:rsid w:val="003B2F68"/>
    <w:rsid w:val="003B3DFF"/>
    <w:rsid w:val="003B41F7"/>
    <w:rsid w:val="003B4494"/>
    <w:rsid w:val="003B54BA"/>
    <w:rsid w:val="003B6277"/>
    <w:rsid w:val="003B6CC2"/>
    <w:rsid w:val="003B7BE5"/>
    <w:rsid w:val="003C0494"/>
    <w:rsid w:val="003C0559"/>
    <w:rsid w:val="003C088F"/>
    <w:rsid w:val="003C13DA"/>
    <w:rsid w:val="003C17F9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C55"/>
    <w:rsid w:val="003D159B"/>
    <w:rsid w:val="003D1639"/>
    <w:rsid w:val="003D2F36"/>
    <w:rsid w:val="003D42E0"/>
    <w:rsid w:val="003D4608"/>
    <w:rsid w:val="003D4779"/>
    <w:rsid w:val="003D50FD"/>
    <w:rsid w:val="003D51BA"/>
    <w:rsid w:val="003D6E96"/>
    <w:rsid w:val="003D7797"/>
    <w:rsid w:val="003D7C14"/>
    <w:rsid w:val="003E1132"/>
    <w:rsid w:val="003E16BE"/>
    <w:rsid w:val="003E24CA"/>
    <w:rsid w:val="003E256F"/>
    <w:rsid w:val="003E30A2"/>
    <w:rsid w:val="003E321D"/>
    <w:rsid w:val="003E3810"/>
    <w:rsid w:val="003E5FB1"/>
    <w:rsid w:val="003E648B"/>
    <w:rsid w:val="003E6A18"/>
    <w:rsid w:val="003E6CD9"/>
    <w:rsid w:val="003E7054"/>
    <w:rsid w:val="003E70F7"/>
    <w:rsid w:val="003E74EE"/>
    <w:rsid w:val="003E7B0E"/>
    <w:rsid w:val="003F02B3"/>
    <w:rsid w:val="003F0469"/>
    <w:rsid w:val="003F0EE4"/>
    <w:rsid w:val="003F1569"/>
    <w:rsid w:val="003F1DFE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1D04"/>
    <w:rsid w:val="00412688"/>
    <w:rsid w:val="0041296A"/>
    <w:rsid w:val="00414176"/>
    <w:rsid w:val="0041418B"/>
    <w:rsid w:val="00414759"/>
    <w:rsid w:val="004148A7"/>
    <w:rsid w:val="0041492B"/>
    <w:rsid w:val="00414DA9"/>
    <w:rsid w:val="00415E93"/>
    <w:rsid w:val="00415F11"/>
    <w:rsid w:val="004202B4"/>
    <w:rsid w:val="00421024"/>
    <w:rsid w:val="004210C4"/>
    <w:rsid w:val="004213B8"/>
    <w:rsid w:val="00421CE2"/>
    <w:rsid w:val="0042236A"/>
    <w:rsid w:val="004227B8"/>
    <w:rsid w:val="004229FC"/>
    <w:rsid w:val="00422DE0"/>
    <w:rsid w:val="00423BA9"/>
    <w:rsid w:val="00425FC6"/>
    <w:rsid w:val="0042659E"/>
    <w:rsid w:val="004270A4"/>
    <w:rsid w:val="00427123"/>
    <w:rsid w:val="00427A0A"/>
    <w:rsid w:val="00427F5A"/>
    <w:rsid w:val="0043021C"/>
    <w:rsid w:val="0043027B"/>
    <w:rsid w:val="004310B7"/>
    <w:rsid w:val="00431974"/>
    <w:rsid w:val="00432294"/>
    <w:rsid w:val="00432EA4"/>
    <w:rsid w:val="00432F9B"/>
    <w:rsid w:val="004337BD"/>
    <w:rsid w:val="00433A9B"/>
    <w:rsid w:val="00434462"/>
    <w:rsid w:val="00435287"/>
    <w:rsid w:val="00436536"/>
    <w:rsid w:val="00437943"/>
    <w:rsid w:val="00440AE1"/>
    <w:rsid w:val="004410F8"/>
    <w:rsid w:val="004412B6"/>
    <w:rsid w:val="0044135F"/>
    <w:rsid w:val="004414CD"/>
    <w:rsid w:val="00441AEA"/>
    <w:rsid w:val="00441DE8"/>
    <w:rsid w:val="00442797"/>
    <w:rsid w:val="00442B30"/>
    <w:rsid w:val="00443231"/>
    <w:rsid w:val="00444906"/>
    <w:rsid w:val="00445AB5"/>
    <w:rsid w:val="004467A5"/>
    <w:rsid w:val="00446984"/>
    <w:rsid w:val="00446ABE"/>
    <w:rsid w:val="00447257"/>
    <w:rsid w:val="00447E8F"/>
    <w:rsid w:val="004506E4"/>
    <w:rsid w:val="004516EF"/>
    <w:rsid w:val="00451B12"/>
    <w:rsid w:val="00451BA2"/>
    <w:rsid w:val="004523F7"/>
    <w:rsid w:val="0045340C"/>
    <w:rsid w:val="0045347A"/>
    <w:rsid w:val="00454196"/>
    <w:rsid w:val="004542FE"/>
    <w:rsid w:val="00454431"/>
    <w:rsid w:val="0045456C"/>
    <w:rsid w:val="004546C5"/>
    <w:rsid w:val="00454D7D"/>
    <w:rsid w:val="004551C1"/>
    <w:rsid w:val="004557D5"/>
    <w:rsid w:val="004560AB"/>
    <w:rsid w:val="00456C49"/>
    <w:rsid w:val="00456ED3"/>
    <w:rsid w:val="00456F62"/>
    <w:rsid w:val="004610E8"/>
    <w:rsid w:val="004615A9"/>
    <w:rsid w:val="0046186D"/>
    <w:rsid w:val="004619FC"/>
    <w:rsid w:val="00462B98"/>
    <w:rsid w:val="0046341C"/>
    <w:rsid w:val="004636A7"/>
    <w:rsid w:val="00463DD6"/>
    <w:rsid w:val="00464119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D6D"/>
    <w:rsid w:val="0047241A"/>
    <w:rsid w:val="00472963"/>
    <w:rsid w:val="00472F38"/>
    <w:rsid w:val="00473341"/>
    <w:rsid w:val="00474072"/>
    <w:rsid w:val="0047468F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A4E"/>
    <w:rsid w:val="00482CCE"/>
    <w:rsid w:val="00485A92"/>
    <w:rsid w:val="0048658F"/>
    <w:rsid w:val="00486622"/>
    <w:rsid w:val="00486810"/>
    <w:rsid w:val="00487036"/>
    <w:rsid w:val="004878A4"/>
    <w:rsid w:val="0049055B"/>
    <w:rsid w:val="004905DE"/>
    <w:rsid w:val="00492696"/>
    <w:rsid w:val="00492FA8"/>
    <w:rsid w:val="004936CC"/>
    <w:rsid w:val="0049393D"/>
    <w:rsid w:val="004944A1"/>
    <w:rsid w:val="00494AF1"/>
    <w:rsid w:val="00497329"/>
    <w:rsid w:val="004976C6"/>
    <w:rsid w:val="00497EE3"/>
    <w:rsid w:val="004A0324"/>
    <w:rsid w:val="004A0797"/>
    <w:rsid w:val="004A14F3"/>
    <w:rsid w:val="004A20E8"/>
    <w:rsid w:val="004A2220"/>
    <w:rsid w:val="004A26DA"/>
    <w:rsid w:val="004A2BED"/>
    <w:rsid w:val="004A33AE"/>
    <w:rsid w:val="004A35DD"/>
    <w:rsid w:val="004A39D4"/>
    <w:rsid w:val="004A3B8F"/>
    <w:rsid w:val="004A4285"/>
    <w:rsid w:val="004A51E7"/>
    <w:rsid w:val="004A525C"/>
    <w:rsid w:val="004A6FB3"/>
    <w:rsid w:val="004A7ABF"/>
    <w:rsid w:val="004B0777"/>
    <w:rsid w:val="004B0FB3"/>
    <w:rsid w:val="004B1406"/>
    <w:rsid w:val="004B1A4A"/>
    <w:rsid w:val="004B1FC6"/>
    <w:rsid w:val="004B2473"/>
    <w:rsid w:val="004B3ED1"/>
    <w:rsid w:val="004B40EF"/>
    <w:rsid w:val="004B4197"/>
    <w:rsid w:val="004B4A89"/>
    <w:rsid w:val="004B4E43"/>
    <w:rsid w:val="004B4FB4"/>
    <w:rsid w:val="004B54C1"/>
    <w:rsid w:val="004B5554"/>
    <w:rsid w:val="004B59FF"/>
    <w:rsid w:val="004B64DF"/>
    <w:rsid w:val="004B69B8"/>
    <w:rsid w:val="004B6AD9"/>
    <w:rsid w:val="004B6F07"/>
    <w:rsid w:val="004B712E"/>
    <w:rsid w:val="004B754A"/>
    <w:rsid w:val="004B7703"/>
    <w:rsid w:val="004C0362"/>
    <w:rsid w:val="004C0A57"/>
    <w:rsid w:val="004C0D98"/>
    <w:rsid w:val="004C0DDB"/>
    <w:rsid w:val="004C1713"/>
    <w:rsid w:val="004C2A54"/>
    <w:rsid w:val="004C3A3C"/>
    <w:rsid w:val="004C4FA3"/>
    <w:rsid w:val="004C555B"/>
    <w:rsid w:val="004C567B"/>
    <w:rsid w:val="004C5BD8"/>
    <w:rsid w:val="004C7D84"/>
    <w:rsid w:val="004D0AD1"/>
    <w:rsid w:val="004D1EE3"/>
    <w:rsid w:val="004D2543"/>
    <w:rsid w:val="004D2FAA"/>
    <w:rsid w:val="004D3526"/>
    <w:rsid w:val="004D3578"/>
    <w:rsid w:val="004D380D"/>
    <w:rsid w:val="004D3A9A"/>
    <w:rsid w:val="004D5157"/>
    <w:rsid w:val="004D517A"/>
    <w:rsid w:val="004D578F"/>
    <w:rsid w:val="004D717D"/>
    <w:rsid w:val="004E002D"/>
    <w:rsid w:val="004E213A"/>
    <w:rsid w:val="004E285C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E0B"/>
    <w:rsid w:val="004F1EAA"/>
    <w:rsid w:val="004F2649"/>
    <w:rsid w:val="004F27DF"/>
    <w:rsid w:val="004F38F6"/>
    <w:rsid w:val="004F4265"/>
    <w:rsid w:val="004F4A45"/>
    <w:rsid w:val="004F5D05"/>
    <w:rsid w:val="004F5E2F"/>
    <w:rsid w:val="004F6634"/>
    <w:rsid w:val="004F7241"/>
    <w:rsid w:val="004F7A2E"/>
    <w:rsid w:val="004F7F54"/>
    <w:rsid w:val="00500994"/>
    <w:rsid w:val="00501EE1"/>
    <w:rsid w:val="005025E4"/>
    <w:rsid w:val="00503171"/>
    <w:rsid w:val="005037C8"/>
    <w:rsid w:val="0050395D"/>
    <w:rsid w:val="00503B69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208D9"/>
    <w:rsid w:val="005208E9"/>
    <w:rsid w:val="005209F4"/>
    <w:rsid w:val="00521233"/>
    <w:rsid w:val="00522583"/>
    <w:rsid w:val="00524618"/>
    <w:rsid w:val="0052485A"/>
    <w:rsid w:val="00524CDC"/>
    <w:rsid w:val="00524D0B"/>
    <w:rsid w:val="005250F3"/>
    <w:rsid w:val="005252D5"/>
    <w:rsid w:val="00525A81"/>
    <w:rsid w:val="00526CF5"/>
    <w:rsid w:val="00527A7F"/>
    <w:rsid w:val="00530D07"/>
    <w:rsid w:val="00532C4A"/>
    <w:rsid w:val="00534247"/>
    <w:rsid w:val="0053430B"/>
    <w:rsid w:val="00534DA0"/>
    <w:rsid w:val="00535207"/>
    <w:rsid w:val="005376E1"/>
    <w:rsid w:val="00540EF4"/>
    <w:rsid w:val="0054183B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099"/>
    <w:rsid w:val="00546AE1"/>
    <w:rsid w:val="00546C2D"/>
    <w:rsid w:val="00546DC4"/>
    <w:rsid w:val="00546DCA"/>
    <w:rsid w:val="00547A4C"/>
    <w:rsid w:val="00547DB2"/>
    <w:rsid w:val="005507DB"/>
    <w:rsid w:val="00550B04"/>
    <w:rsid w:val="00552344"/>
    <w:rsid w:val="00552866"/>
    <w:rsid w:val="005534EB"/>
    <w:rsid w:val="00553612"/>
    <w:rsid w:val="005538F1"/>
    <w:rsid w:val="00553E02"/>
    <w:rsid w:val="0055439C"/>
    <w:rsid w:val="0055604F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6CE2"/>
    <w:rsid w:val="00567F07"/>
    <w:rsid w:val="00570014"/>
    <w:rsid w:val="00570975"/>
    <w:rsid w:val="00571CB6"/>
    <w:rsid w:val="00571D3A"/>
    <w:rsid w:val="00572D0F"/>
    <w:rsid w:val="00573BD4"/>
    <w:rsid w:val="00573E8C"/>
    <w:rsid w:val="005742CE"/>
    <w:rsid w:val="005746EC"/>
    <w:rsid w:val="005758A3"/>
    <w:rsid w:val="00576882"/>
    <w:rsid w:val="00576E81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3FEE"/>
    <w:rsid w:val="005840AE"/>
    <w:rsid w:val="00584167"/>
    <w:rsid w:val="00586928"/>
    <w:rsid w:val="00587C55"/>
    <w:rsid w:val="0059000D"/>
    <w:rsid w:val="005905CB"/>
    <w:rsid w:val="00590B8A"/>
    <w:rsid w:val="0059169D"/>
    <w:rsid w:val="005919F2"/>
    <w:rsid w:val="005921CE"/>
    <w:rsid w:val="0059234F"/>
    <w:rsid w:val="00592A31"/>
    <w:rsid w:val="00593554"/>
    <w:rsid w:val="005935C6"/>
    <w:rsid w:val="00594BAF"/>
    <w:rsid w:val="00595976"/>
    <w:rsid w:val="00595D15"/>
    <w:rsid w:val="00595F52"/>
    <w:rsid w:val="00596212"/>
    <w:rsid w:val="00596599"/>
    <w:rsid w:val="005967C3"/>
    <w:rsid w:val="0059744F"/>
    <w:rsid w:val="0059774E"/>
    <w:rsid w:val="00597839"/>
    <w:rsid w:val="00597D97"/>
    <w:rsid w:val="005A0408"/>
    <w:rsid w:val="005A11AE"/>
    <w:rsid w:val="005A16DC"/>
    <w:rsid w:val="005A1848"/>
    <w:rsid w:val="005A3372"/>
    <w:rsid w:val="005A3A4A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384"/>
    <w:rsid w:val="005B48A9"/>
    <w:rsid w:val="005B5357"/>
    <w:rsid w:val="005B5BC9"/>
    <w:rsid w:val="005B685D"/>
    <w:rsid w:val="005B688D"/>
    <w:rsid w:val="005B6DFC"/>
    <w:rsid w:val="005B76FF"/>
    <w:rsid w:val="005C048A"/>
    <w:rsid w:val="005C0FDB"/>
    <w:rsid w:val="005C106E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C2F"/>
    <w:rsid w:val="005C3E36"/>
    <w:rsid w:val="005C3F76"/>
    <w:rsid w:val="005C4707"/>
    <w:rsid w:val="005C475F"/>
    <w:rsid w:val="005C4DD8"/>
    <w:rsid w:val="005C531C"/>
    <w:rsid w:val="005C5AC8"/>
    <w:rsid w:val="005C6F99"/>
    <w:rsid w:val="005C70C3"/>
    <w:rsid w:val="005C71F2"/>
    <w:rsid w:val="005C778C"/>
    <w:rsid w:val="005C7A81"/>
    <w:rsid w:val="005D08EE"/>
    <w:rsid w:val="005D0A67"/>
    <w:rsid w:val="005D128C"/>
    <w:rsid w:val="005D2077"/>
    <w:rsid w:val="005D24F1"/>
    <w:rsid w:val="005D343C"/>
    <w:rsid w:val="005D3933"/>
    <w:rsid w:val="005D3FCC"/>
    <w:rsid w:val="005D484F"/>
    <w:rsid w:val="005D54A3"/>
    <w:rsid w:val="005D64A4"/>
    <w:rsid w:val="005D68DD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4830"/>
    <w:rsid w:val="005E4D0B"/>
    <w:rsid w:val="005E5F83"/>
    <w:rsid w:val="005E7433"/>
    <w:rsid w:val="005E74E9"/>
    <w:rsid w:val="005E75AE"/>
    <w:rsid w:val="005F067F"/>
    <w:rsid w:val="005F0869"/>
    <w:rsid w:val="005F08E0"/>
    <w:rsid w:val="005F1D4F"/>
    <w:rsid w:val="005F2786"/>
    <w:rsid w:val="005F2F49"/>
    <w:rsid w:val="005F2F95"/>
    <w:rsid w:val="005F3131"/>
    <w:rsid w:val="005F36D2"/>
    <w:rsid w:val="005F441F"/>
    <w:rsid w:val="005F46E9"/>
    <w:rsid w:val="005F5C79"/>
    <w:rsid w:val="005F5CCB"/>
    <w:rsid w:val="005F6B0D"/>
    <w:rsid w:val="00600984"/>
    <w:rsid w:val="00600D2F"/>
    <w:rsid w:val="00600F0D"/>
    <w:rsid w:val="006011E7"/>
    <w:rsid w:val="00601497"/>
    <w:rsid w:val="006014D2"/>
    <w:rsid w:val="00602447"/>
    <w:rsid w:val="006028B1"/>
    <w:rsid w:val="00603126"/>
    <w:rsid w:val="00603723"/>
    <w:rsid w:val="00605848"/>
    <w:rsid w:val="00605D99"/>
    <w:rsid w:val="0060649A"/>
    <w:rsid w:val="00606702"/>
    <w:rsid w:val="00610091"/>
    <w:rsid w:val="0061027F"/>
    <w:rsid w:val="0061122E"/>
    <w:rsid w:val="00611566"/>
    <w:rsid w:val="00611655"/>
    <w:rsid w:val="006120AA"/>
    <w:rsid w:val="00612B57"/>
    <w:rsid w:val="0061337F"/>
    <w:rsid w:val="00613736"/>
    <w:rsid w:val="0061432C"/>
    <w:rsid w:val="0061462C"/>
    <w:rsid w:val="00615898"/>
    <w:rsid w:val="006166EE"/>
    <w:rsid w:val="00616A49"/>
    <w:rsid w:val="00616C9E"/>
    <w:rsid w:val="00616F25"/>
    <w:rsid w:val="00620E88"/>
    <w:rsid w:val="0062315D"/>
    <w:rsid w:val="00624000"/>
    <w:rsid w:val="00625433"/>
    <w:rsid w:val="00625DC8"/>
    <w:rsid w:val="00626E03"/>
    <w:rsid w:val="00627AB0"/>
    <w:rsid w:val="00631A76"/>
    <w:rsid w:val="0063216C"/>
    <w:rsid w:val="00632979"/>
    <w:rsid w:val="0063362C"/>
    <w:rsid w:val="00633831"/>
    <w:rsid w:val="00633D79"/>
    <w:rsid w:val="00634413"/>
    <w:rsid w:val="00634594"/>
    <w:rsid w:val="00635AA3"/>
    <w:rsid w:val="00640545"/>
    <w:rsid w:val="00640808"/>
    <w:rsid w:val="00641C14"/>
    <w:rsid w:val="00641D91"/>
    <w:rsid w:val="00642106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5700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6D5E"/>
    <w:rsid w:val="00657CB0"/>
    <w:rsid w:val="00657D4A"/>
    <w:rsid w:val="00660301"/>
    <w:rsid w:val="0066204B"/>
    <w:rsid w:val="00662087"/>
    <w:rsid w:val="0066266E"/>
    <w:rsid w:val="0066286C"/>
    <w:rsid w:val="0066356A"/>
    <w:rsid w:val="00663AAB"/>
    <w:rsid w:val="0066431E"/>
    <w:rsid w:val="00664AA8"/>
    <w:rsid w:val="00664B16"/>
    <w:rsid w:val="00664C99"/>
    <w:rsid w:val="006653BE"/>
    <w:rsid w:val="006657B9"/>
    <w:rsid w:val="006659B5"/>
    <w:rsid w:val="00665F61"/>
    <w:rsid w:val="00666A42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41CC"/>
    <w:rsid w:val="00675E65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3C4"/>
    <w:rsid w:val="00682923"/>
    <w:rsid w:val="00683575"/>
    <w:rsid w:val="00683BB7"/>
    <w:rsid w:val="00684D07"/>
    <w:rsid w:val="00685F26"/>
    <w:rsid w:val="006863A6"/>
    <w:rsid w:val="00686AA0"/>
    <w:rsid w:val="0069179B"/>
    <w:rsid w:val="00691D46"/>
    <w:rsid w:val="00692EE9"/>
    <w:rsid w:val="0069324C"/>
    <w:rsid w:val="00693390"/>
    <w:rsid w:val="00693EED"/>
    <w:rsid w:val="0069658C"/>
    <w:rsid w:val="006970C3"/>
    <w:rsid w:val="00697186"/>
    <w:rsid w:val="00697648"/>
    <w:rsid w:val="006A0932"/>
    <w:rsid w:val="006A0B35"/>
    <w:rsid w:val="006A16A6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4927"/>
    <w:rsid w:val="006B51AB"/>
    <w:rsid w:val="006B5CC4"/>
    <w:rsid w:val="006B5EC0"/>
    <w:rsid w:val="006B5F61"/>
    <w:rsid w:val="006B63F8"/>
    <w:rsid w:val="006B67E3"/>
    <w:rsid w:val="006B6C1A"/>
    <w:rsid w:val="006B6C6F"/>
    <w:rsid w:val="006B72D6"/>
    <w:rsid w:val="006C0278"/>
    <w:rsid w:val="006C066D"/>
    <w:rsid w:val="006C115F"/>
    <w:rsid w:val="006C224F"/>
    <w:rsid w:val="006C22F3"/>
    <w:rsid w:val="006C2749"/>
    <w:rsid w:val="006C2F98"/>
    <w:rsid w:val="006C3327"/>
    <w:rsid w:val="006C3B3C"/>
    <w:rsid w:val="006C3E37"/>
    <w:rsid w:val="006C46E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91"/>
    <w:rsid w:val="006D5298"/>
    <w:rsid w:val="006D5B54"/>
    <w:rsid w:val="006D5C79"/>
    <w:rsid w:val="006D5DA8"/>
    <w:rsid w:val="006D6055"/>
    <w:rsid w:val="006D610D"/>
    <w:rsid w:val="006D66DA"/>
    <w:rsid w:val="006D6AA5"/>
    <w:rsid w:val="006E05DE"/>
    <w:rsid w:val="006E0DAD"/>
    <w:rsid w:val="006E1894"/>
    <w:rsid w:val="006E1B25"/>
    <w:rsid w:val="006E2143"/>
    <w:rsid w:val="006E2A6E"/>
    <w:rsid w:val="006E34BE"/>
    <w:rsid w:val="006E3633"/>
    <w:rsid w:val="006E4C0A"/>
    <w:rsid w:val="006E5A1C"/>
    <w:rsid w:val="006E5B2A"/>
    <w:rsid w:val="006E5E2C"/>
    <w:rsid w:val="006E64E9"/>
    <w:rsid w:val="006E6795"/>
    <w:rsid w:val="006E6FCE"/>
    <w:rsid w:val="006E78F2"/>
    <w:rsid w:val="006E7AD5"/>
    <w:rsid w:val="006F0DA1"/>
    <w:rsid w:val="006F223F"/>
    <w:rsid w:val="006F26FC"/>
    <w:rsid w:val="006F2E9B"/>
    <w:rsid w:val="006F3924"/>
    <w:rsid w:val="006F39DD"/>
    <w:rsid w:val="006F431F"/>
    <w:rsid w:val="006F47F1"/>
    <w:rsid w:val="006F48FA"/>
    <w:rsid w:val="006F58C6"/>
    <w:rsid w:val="006F6A2C"/>
    <w:rsid w:val="006F6B68"/>
    <w:rsid w:val="006F6D80"/>
    <w:rsid w:val="006F74B8"/>
    <w:rsid w:val="006F766E"/>
    <w:rsid w:val="007000E7"/>
    <w:rsid w:val="00700604"/>
    <w:rsid w:val="00701CB2"/>
    <w:rsid w:val="00702306"/>
    <w:rsid w:val="00702DA2"/>
    <w:rsid w:val="00703754"/>
    <w:rsid w:val="00705197"/>
    <w:rsid w:val="007051AD"/>
    <w:rsid w:val="007054E8"/>
    <w:rsid w:val="0070623F"/>
    <w:rsid w:val="00706AFE"/>
    <w:rsid w:val="00706D96"/>
    <w:rsid w:val="00706FF2"/>
    <w:rsid w:val="00707294"/>
    <w:rsid w:val="00710DA0"/>
    <w:rsid w:val="00710DA5"/>
    <w:rsid w:val="007110A7"/>
    <w:rsid w:val="00712518"/>
    <w:rsid w:val="007128FB"/>
    <w:rsid w:val="00712B49"/>
    <w:rsid w:val="00712B4B"/>
    <w:rsid w:val="00712B78"/>
    <w:rsid w:val="00712C04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3AD3"/>
    <w:rsid w:val="00724164"/>
    <w:rsid w:val="007241C2"/>
    <w:rsid w:val="007242A1"/>
    <w:rsid w:val="00724D84"/>
    <w:rsid w:val="00725508"/>
    <w:rsid w:val="00725B81"/>
    <w:rsid w:val="00726C03"/>
    <w:rsid w:val="00726C51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0A4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88D"/>
    <w:rsid w:val="00746B7B"/>
    <w:rsid w:val="0074799E"/>
    <w:rsid w:val="00751888"/>
    <w:rsid w:val="00751E84"/>
    <w:rsid w:val="00752286"/>
    <w:rsid w:val="00753B45"/>
    <w:rsid w:val="007546F4"/>
    <w:rsid w:val="00755597"/>
    <w:rsid w:val="00755A57"/>
    <w:rsid w:val="00755CCE"/>
    <w:rsid w:val="00755D58"/>
    <w:rsid w:val="00756A87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6B1"/>
    <w:rsid w:val="00764C02"/>
    <w:rsid w:val="0076547D"/>
    <w:rsid w:val="007657E3"/>
    <w:rsid w:val="00765BD6"/>
    <w:rsid w:val="00766007"/>
    <w:rsid w:val="00766522"/>
    <w:rsid w:val="00770113"/>
    <w:rsid w:val="00770554"/>
    <w:rsid w:val="00771220"/>
    <w:rsid w:val="007713D3"/>
    <w:rsid w:val="0077207A"/>
    <w:rsid w:val="0077243C"/>
    <w:rsid w:val="00772898"/>
    <w:rsid w:val="00772D0D"/>
    <w:rsid w:val="00773A5C"/>
    <w:rsid w:val="007747D8"/>
    <w:rsid w:val="007761DB"/>
    <w:rsid w:val="007766C4"/>
    <w:rsid w:val="0077696B"/>
    <w:rsid w:val="007779BB"/>
    <w:rsid w:val="00780794"/>
    <w:rsid w:val="00781003"/>
    <w:rsid w:val="00781F0F"/>
    <w:rsid w:val="00781F91"/>
    <w:rsid w:val="00782C69"/>
    <w:rsid w:val="0078309E"/>
    <w:rsid w:val="00783907"/>
    <w:rsid w:val="00783CF8"/>
    <w:rsid w:val="00783E47"/>
    <w:rsid w:val="00784603"/>
    <w:rsid w:val="00784632"/>
    <w:rsid w:val="0078481F"/>
    <w:rsid w:val="00784BE9"/>
    <w:rsid w:val="007852B9"/>
    <w:rsid w:val="00785A41"/>
    <w:rsid w:val="00785BC3"/>
    <w:rsid w:val="00786472"/>
    <w:rsid w:val="00786DEF"/>
    <w:rsid w:val="0078727C"/>
    <w:rsid w:val="007906A8"/>
    <w:rsid w:val="007908A2"/>
    <w:rsid w:val="00790B18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6976"/>
    <w:rsid w:val="00796EF9"/>
    <w:rsid w:val="007A0BE6"/>
    <w:rsid w:val="007A0D95"/>
    <w:rsid w:val="007A16B5"/>
    <w:rsid w:val="007A16BB"/>
    <w:rsid w:val="007A1FF7"/>
    <w:rsid w:val="007A2E8D"/>
    <w:rsid w:val="007A3483"/>
    <w:rsid w:val="007A55A4"/>
    <w:rsid w:val="007A5B67"/>
    <w:rsid w:val="007A5FDD"/>
    <w:rsid w:val="007A6868"/>
    <w:rsid w:val="007A6A42"/>
    <w:rsid w:val="007A6DD5"/>
    <w:rsid w:val="007A7A31"/>
    <w:rsid w:val="007A7A57"/>
    <w:rsid w:val="007A7D56"/>
    <w:rsid w:val="007B0B24"/>
    <w:rsid w:val="007B0FEE"/>
    <w:rsid w:val="007B18D8"/>
    <w:rsid w:val="007B2084"/>
    <w:rsid w:val="007B2D89"/>
    <w:rsid w:val="007B3094"/>
    <w:rsid w:val="007B3ACF"/>
    <w:rsid w:val="007B3F32"/>
    <w:rsid w:val="007B4E81"/>
    <w:rsid w:val="007B6357"/>
    <w:rsid w:val="007C023C"/>
    <w:rsid w:val="007C08AA"/>
    <w:rsid w:val="007C095F"/>
    <w:rsid w:val="007C1600"/>
    <w:rsid w:val="007C20EA"/>
    <w:rsid w:val="007C367C"/>
    <w:rsid w:val="007C3C50"/>
    <w:rsid w:val="007C4927"/>
    <w:rsid w:val="007C4A04"/>
    <w:rsid w:val="007C50F5"/>
    <w:rsid w:val="007D062B"/>
    <w:rsid w:val="007D0F1B"/>
    <w:rsid w:val="007D19D5"/>
    <w:rsid w:val="007D1AC2"/>
    <w:rsid w:val="007D1D78"/>
    <w:rsid w:val="007D2051"/>
    <w:rsid w:val="007D2AE1"/>
    <w:rsid w:val="007D2D14"/>
    <w:rsid w:val="007D4B8E"/>
    <w:rsid w:val="007D4FE5"/>
    <w:rsid w:val="007D53D3"/>
    <w:rsid w:val="007D581C"/>
    <w:rsid w:val="007D5D49"/>
    <w:rsid w:val="007D6B14"/>
    <w:rsid w:val="007D7F32"/>
    <w:rsid w:val="007E0D24"/>
    <w:rsid w:val="007E0E7C"/>
    <w:rsid w:val="007E27AD"/>
    <w:rsid w:val="007E27DE"/>
    <w:rsid w:val="007E2CD5"/>
    <w:rsid w:val="007E3081"/>
    <w:rsid w:val="007E3F64"/>
    <w:rsid w:val="007E4A34"/>
    <w:rsid w:val="007E570C"/>
    <w:rsid w:val="007E5ACF"/>
    <w:rsid w:val="007E60F9"/>
    <w:rsid w:val="007E642B"/>
    <w:rsid w:val="007E6A0A"/>
    <w:rsid w:val="007E7C28"/>
    <w:rsid w:val="007F01F1"/>
    <w:rsid w:val="007F0893"/>
    <w:rsid w:val="007F2018"/>
    <w:rsid w:val="007F23BE"/>
    <w:rsid w:val="007F2467"/>
    <w:rsid w:val="007F2986"/>
    <w:rsid w:val="007F3BC4"/>
    <w:rsid w:val="007F4633"/>
    <w:rsid w:val="007F5EEA"/>
    <w:rsid w:val="007F67AC"/>
    <w:rsid w:val="007F79DA"/>
    <w:rsid w:val="00800433"/>
    <w:rsid w:val="00801A92"/>
    <w:rsid w:val="008028A4"/>
    <w:rsid w:val="00802B76"/>
    <w:rsid w:val="008031D2"/>
    <w:rsid w:val="00803572"/>
    <w:rsid w:val="00803D4D"/>
    <w:rsid w:val="00804595"/>
    <w:rsid w:val="0080531C"/>
    <w:rsid w:val="00805D37"/>
    <w:rsid w:val="008068B6"/>
    <w:rsid w:val="0080787A"/>
    <w:rsid w:val="00807C18"/>
    <w:rsid w:val="00810AB1"/>
    <w:rsid w:val="008117EB"/>
    <w:rsid w:val="00811BC9"/>
    <w:rsid w:val="00812139"/>
    <w:rsid w:val="008123E7"/>
    <w:rsid w:val="00812A8E"/>
    <w:rsid w:val="00812BCC"/>
    <w:rsid w:val="00814153"/>
    <w:rsid w:val="00814B79"/>
    <w:rsid w:val="00814E2A"/>
    <w:rsid w:val="00815DB9"/>
    <w:rsid w:val="00815DBE"/>
    <w:rsid w:val="008166F3"/>
    <w:rsid w:val="008168BA"/>
    <w:rsid w:val="00816D4D"/>
    <w:rsid w:val="00820547"/>
    <w:rsid w:val="00820A93"/>
    <w:rsid w:val="00820DB9"/>
    <w:rsid w:val="00821244"/>
    <w:rsid w:val="0082139F"/>
    <w:rsid w:val="008222AE"/>
    <w:rsid w:val="008228E0"/>
    <w:rsid w:val="0082399C"/>
    <w:rsid w:val="008239F8"/>
    <w:rsid w:val="00823C66"/>
    <w:rsid w:val="00823F2B"/>
    <w:rsid w:val="00824447"/>
    <w:rsid w:val="00824924"/>
    <w:rsid w:val="00824E66"/>
    <w:rsid w:val="008268CE"/>
    <w:rsid w:val="00826FD2"/>
    <w:rsid w:val="008272C7"/>
    <w:rsid w:val="00831426"/>
    <w:rsid w:val="008314F0"/>
    <w:rsid w:val="00831B65"/>
    <w:rsid w:val="00831B9B"/>
    <w:rsid w:val="00831C97"/>
    <w:rsid w:val="00832C2B"/>
    <w:rsid w:val="00833306"/>
    <w:rsid w:val="00834289"/>
    <w:rsid w:val="008342FE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382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57866"/>
    <w:rsid w:val="0086046B"/>
    <w:rsid w:val="00860913"/>
    <w:rsid w:val="00860963"/>
    <w:rsid w:val="008610FC"/>
    <w:rsid w:val="008612FA"/>
    <w:rsid w:val="00861F3B"/>
    <w:rsid w:val="00862621"/>
    <w:rsid w:val="00862FD2"/>
    <w:rsid w:val="008631D7"/>
    <w:rsid w:val="00863531"/>
    <w:rsid w:val="00863866"/>
    <w:rsid w:val="00864BF3"/>
    <w:rsid w:val="00865033"/>
    <w:rsid w:val="0086539A"/>
    <w:rsid w:val="00865851"/>
    <w:rsid w:val="00865FF5"/>
    <w:rsid w:val="008663F0"/>
    <w:rsid w:val="00866455"/>
    <w:rsid w:val="00866DCC"/>
    <w:rsid w:val="008670AB"/>
    <w:rsid w:val="00867139"/>
    <w:rsid w:val="0086716D"/>
    <w:rsid w:val="0087045B"/>
    <w:rsid w:val="008715FE"/>
    <w:rsid w:val="008719BC"/>
    <w:rsid w:val="00871F20"/>
    <w:rsid w:val="00872417"/>
    <w:rsid w:val="008728FD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AF9"/>
    <w:rsid w:val="0088694A"/>
    <w:rsid w:val="00886976"/>
    <w:rsid w:val="00886E81"/>
    <w:rsid w:val="00886F47"/>
    <w:rsid w:val="008902B9"/>
    <w:rsid w:val="008905D0"/>
    <w:rsid w:val="00891679"/>
    <w:rsid w:val="00891BD8"/>
    <w:rsid w:val="00894441"/>
    <w:rsid w:val="008945F9"/>
    <w:rsid w:val="00894C4C"/>
    <w:rsid w:val="00895C2F"/>
    <w:rsid w:val="00897194"/>
    <w:rsid w:val="0089745C"/>
    <w:rsid w:val="00897657"/>
    <w:rsid w:val="008A06E7"/>
    <w:rsid w:val="008A0B6A"/>
    <w:rsid w:val="008A0C5D"/>
    <w:rsid w:val="008A0D9B"/>
    <w:rsid w:val="008A1F7A"/>
    <w:rsid w:val="008A22B3"/>
    <w:rsid w:val="008A264E"/>
    <w:rsid w:val="008A2BCC"/>
    <w:rsid w:val="008A3E6B"/>
    <w:rsid w:val="008A4CE6"/>
    <w:rsid w:val="008A5872"/>
    <w:rsid w:val="008A59F5"/>
    <w:rsid w:val="008A5FEF"/>
    <w:rsid w:val="008A6B53"/>
    <w:rsid w:val="008A6B5E"/>
    <w:rsid w:val="008A6FC4"/>
    <w:rsid w:val="008A73CC"/>
    <w:rsid w:val="008A7413"/>
    <w:rsid w:val="008A75E5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5AC9"/>
    <w:rsid w:val="008B61F3"/>
    <w:rsid w:val="008B67CB"/>
    <w:rsid w:val="008B6CD9"/>
    <w:rsid w:val="008B7A6D"/>
    <w:rsid w:val="008C00D9"/>
    <w:rsid w:val="008C0A67"/>
    <w:rsid w:val="008C0C06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1D0C"/>
    <w:rsid w:val="008D1E1B"/>
    <w:rsid w:val="008D264B"/>
    <w:rsid w:val="008D410B"/>
    <w:rsid w:val="008D4234"/>
    <w:rsid w:val="008D46A3"/>
    <w:rsid w:val="008D5DF3"/>
    <w:rsid w:val="008D6A4F"/>
    <w:rsid w:val="008D6C59"/>
    <w:rsid w:val="008D7B92"/>
    <w:rsid w:val="008D7B95"/>
    <w:rsid w:val="008D7E62"/>
    <w:rsid w:val="008D7E70"/>
    <w:rsid w:val="008E017F"/>
    <w:rsid w:val="008E040F"/>
    <w:rsid w:val="008E04EF"/>
    <w:rsid w:val="008E0843"/>
    <w:rsid w:val="008E0C15"/>
    <w:rsid w:val="008E0E2A"/>
    <w:rsid w:val="008E1DEF"/>
    <w:rsid w:val="008E213C"/>
    <w:rsid w:val="008E3509"/>
    <w:rsid w:val="008E361B"/>
    <w:rsid w:val="008E3B4D"/>
    <w:rsid w:val="008E41BB"/>
    <w:rsid w:val="008E4342"/>
    <w:rsid w:val="008E524C"/>
    <w:rsid w:val="008E54CA"/>
    <w:rsid w:val="008E74C1"/>
    <w:rsid w:val="008E7DD4"/>
    <w:rsid w:val="008F017B"/>
    <w:rsid w:val="008F0251"/>
    <w:rsid w:val="008F03F8"/>
    <w:rsid w:val="008F0ACA"/>
    <w:rsid w:val="008F19F9"/>
    <w:rsid w:val="008F29B7"/>
    <w:rsid w:val="008F32DB"/>
    <w:rsid w:val="008F3B3A"/>
    <w:rsid w:val="008F462B"/>
    <w:rsid w:val="008F48CF"/>
    <w:rsid w:val="008F57C0"/>
    <w:rsid w:val="008F6363"/>
    <w:rsid w:val="008F6CF1"/>
    <w:rsid w:val="008F7587"/>
    <w:rsid w:val="008F7EA3"/>
    <w:rsid w:val="00900BB5"/>
    <w:rsid w:val="00900F25"/>
    <w:rsid w:val="00901965"/>
    <w:rsid w:val="00901DF8"/>
    <w:rsid w:val="00902657"/>
    <w:rsid w:val="009026F6"/>
    <w:rsid w:val="0090271F"/>
    <w:rsid w:val="00903B1E"/>
    <w:rsid w:val="009057EE"/>
    <w:rsid w:val="00905CFC"/>
    <w:rsid w:val="009065A3"/>
    <w:rsid w:val="00906E41"/>
    <w:rsid w:val="0090734A"/>
    <w:rsid w:val="009073A7"/>
    <w:rsid w:val="00907468"/>
    <w:rsid w:val="00911615"/>
    <w:rsid w:val="009120C9"/>
    <w:rsid w:val="009121FD"/>
    <w:rsid w:val="00912978"/>
    <w:rsid w:val="00912EEF"/>
    <w:rsid w:val="00914212"/>
    <w:rsid w:val="00915054"/>
    <w:rsid w:val="009158B3"/>
    <w:rsid w:val="00916314"/>
    <w:rsid w:val="00916609"/>
    <w:rsid w:val="009167F5"/>
    <w:rsid w:val="0091687F"/>
    <w:rsid w:val="0091697C"/>
    <w:rsid w:val="00916B4F"/>
    <w:rsid w:val="009170C9"/>
    <w:rsid w:val="00917170"/>
    <w:rsid w:val="009174E3"/>
    <w:rsid w:val="009175D3"/>
    <w:rsid w:val="00920117"/>
    <w:rsid w:val="009209BA"/>
    <w:rsid w:val="00920D21"/>
    <w:rsid w:val="00921B34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10"/>
    <w:rsid w:val="00926D6F"/>
    <w:rsid w:val="00926D76"/>
    <w:rsid w:val="00926D86"/>
    <w:rsid w:val="00927D14"/>
    <w:rsid w:val="0093063C"/>
    <w:rsid w:val="00931061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8F7"/>
    <w:rsid w:val="00937B66"/>
    <w:rsid w:val="00937BF6"/>
    <w:rsid w:val="00937E12"/>
    <w:rsid w:val="00937FCB"/>
    <w:rsid w:val="00940C15"/>
    <w:rsid w:val="00941439"/>
    <w:rsid w:val="00941595"/>
    <w:rsid w:val="009416E2"/>
    <w:rsid w:val="00941A10"/>
    <w:rsid w:val="00942EC2"/>
    <w:rsid w:val="00942F2F"/>
    <w:rsid w:val="00943FA2"/>
    <w:rsid w:val="00944A41"/>
    <w:rsid w:val="00945BB5"/>
    <w:rsid w:val="009474DD"/>
    <w:rsid w:val="009501CB"/>
    <w:rsid w:val="00951381"/>
    <w:rsid w:val="0095188F"/>
    <w:rsid w:val="0095190D"/>
    <w:rsid w:val="009539E3"/>
    <w:rsid w:val="00954420"/>
    <w:rsid w:val="00954CCD"/>
    <w:rsid w:val="0095603D"/>
    <w:rsid w:val="0095644F"/>
    <w:rsid w:val="009565DF"/>
    <w:rsid w:val="00956878"/>
    <w:rsid w:val="009576B4"/>
    <w:rsid w:val="00960A09"/>
    <w:rsid w:val="00960C22"/>
    <w:rsid w:val="009611DB"/>
    <w:rsid w:val="00961B32"/>
    <w:rsid w:val="0096225D"/>
    <w:rsid w:val="00963762"/>
    <w:rsid w:val="009640EE"/>
    <w:rsid w:val="00964638"/>
    <w:rsid w:val="00964D5B"/>
    <w:rsid w:val="00966044"/>
    <w:rsid w:val="00966232"/>
    <w:rsid w:val="009664FF"/>
    <w:rsid w:val="009672D4"/>
    <w:rsid w:val="0097004A"/>
    <w:rsid w:val="009706DC"/>
    <w:rsid w:val="00970A77"/>
    <w:rsid w:val="00972DE9"/>
    <w:rsid w:val="00974179"/>
    <w:rsid w:val="00974BB0"/>
    <w:rsid w:val="00974D9E"/>
    <w:rsid w:val="00974F64"/>
    <w:rsid w:val="00974F6E"/>
    <w:rsid w:val="00975A75"/>
    <w:rsid w:val="00976A43"/>
    <w:rsid w:val="00977040"/>
    <w:rsid w:val="0097790E"/>
    <w:rsid w:val="009802BA"/>
    <w:rsid w:val="00980458"/>
    <w:rsid w:val="00980D60"/>
    <w:rsid w:val="009829E8"/>
    <w:rsid w:val="00983994"/>
    <w:rsid w:val="00983B5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778"/>
    <w:rsid w:val="0099116A"/>
    <w:rsid w:val="00991D6A"/>
    <w:rsid w:val="00991F0B"/>
    <w:rsid w:val="009922DE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4B7"/>
    <w:rsid w:val="009A39B3"/>
    <w:rsid w:val="009A3B8C"/>
    <w:rsid w:val="009A3DD8"/>
    <w:rsid w:val="009A4250"/>
    <w:rsid w:val="009A4864"/>
    <w:rsid w:val="009A7A35"/>
    <w:rsid w:val="009A7AFB"/>
    <w:rsid w:val="009B04B1"/>
    <w:rsid w:val="009B07CD"/>
    <w:rsid w:val="009B1581"/>
    <w:rsid w:val="009B1FB3"/>
    <w:rsid w:val="009B3579"/>
    <w:rsid w:val="009B6732"/>
    <w:rsid w:val="009B6A03"/>
    <w:rsid w:val="009B6AE2"/>
    <w:rsid w:val="009B76A6"/>
    <w:rsid w:val="009B7DFB"/>
    <w:rsid w:val="009C0424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11D"/>
    <w:rsid w:val="009C6446"/>
    <w:rsid w:val="009C6B5B"/>
    <w:rsid w:val="009C7434"/>
    <w:rsid w:val="009C7FF2"/>
    <w:rsid w:val="009D00E7"/>
    <w:rsid w:val="009D08F8"/>
    <w:rsid w:val="009D148B"/>
    <w:rsid w:val="009D1C68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2C77"/>
    <w:rsid w:val="009E32F1"/>
    <w:rsid w:val="009E360B"/>
    <w:rsid w:val="009E3EA6"/>
    <w:rsid w:val="009E3EAD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27F1"/>
    <w:rsid w:val="00A03DB5"/>
    <w:rsid w:val="00A03F3D"/>
    <w:rsid w:val="00A04540"/>
    <w:rsid w:val="00A04827"/>
    <w:rsid w:val="00A05DC5"/>
    <w:rsid w:val="00A067AE"/>
    <w:rsid w:val="00A06A73"/>
    <w:rsid w:val="00A109B7"/>
    <w:rsid w:val="00A10B8F"/>
    <w:rsid w:val="00A10F02"/>
    <w:rsid w:val="00A122CF"/>
    <w:rsid w:val="00A12952"/>
    <w:rsid w:val="00A134E0"/>
    <w:rsid w:val="00A13F60"/>
    <w:rsid w:val="00A14B2B"/>
    <w:rsid w:val="00A14FCC"/>
    <w:rsid w:val="00A15717"/>
    <w:rsid w:val="00A16385"/>
    <w:rsid w:val="00A16F7E"/>
    <w:rsid w:val="00A209DD"/>
    <w:rsid w:val="00A21568"/>
    <w:rsid w:val="00A21CCF"/>
    <w:rsid w:val="00A21FCC"/>
    <w:rsid w:val="00A22BEA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2761D"/>
    <w:rsid w:val="00A2771B"/>
    <w:rsid w:val="00A315CD"/>
    <w:rsid w:val="00A325B1"/>
    <w:rsid w:val="00A32DA2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36FB8"/>
    <w:rsid w:val="00A40322"/>
    <w:rsid w:val="00A40721"/>
    <w:rsid w:val="00A40C06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851"/>
    <w:rsid w:val="00A47EB7"/>
    <w:rsid w:val="00A5010F"/>
    <w:rsid w:val="00A51764"/>
    <w:rsid w:val="00A51BEE"/>
    <w:rsid w:val="00A5224A"/>
    <w:rsid w:val="00A5239F"/>
    <w:rsid w:val="00A52411"/>
    <w:rsid w:val="00A52A31"/>
    <w:rsid w:val="00A52C38"/>
    <w:rsid w:val="00A52D84"/>
    <w:rsid w:val="00A52F42"/>
    <w:rsid w:val="00A53724"/>
    <w:rsid w:val="00A53D4C"/>
    <w:rsid w:val="00A54AC7"/>
    <w:rsid w:val="00A558DF"/>
    <w:rsid w:val="00A559EF"/>
    <w:rsid w:val="00A55F01"/>
    <w:rsid w:val="00A56312"/>
    <w:rsid w:val="00A5684F"/>
    <w:rsid w:val="00A575A8"/>
    <w:rsid w:val="00A576C5"/>
    <w:rsid w:val="00A57D30"/>
    <w:rsid w:val="00A57DD3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67C94"/>
    <w:rsid w:val="00A70614"/>
    <w:rsid w:val="00A70BEF"/>
    <w:rsid w:val="00A7127E"/>
    <w:rsid w:val="00A7177C"/>
    <w:rsid w:val="00A719F7"/>
    <w:rsid w:val="00A728E8"/>
    <w:rsid w:val="00A729AA"/>
    <w:rsid w:val="00A73D42"/>
    <w:rsid w:val="00A73F85"/>
    <w:rsid w:val="00A73FF0"/>
    <w:rsid w:val="00A74E29"/>
    <w:rsid w:val="00A7565B"/>
    <w:rsid w:val="00A76B38"/>
    <w:rsid w:val="00A7740C"/>
    <w:rsid w:val="00A7772D"/>
    <w:rsid w:val="00A808C7"/>
    <w:rsid w:val="00A81117"/>
    <w:rsid w:val="00A81231"/>
    <w:rsid w:val="00A81DF6"/>
    <w:rsid w:val="00A8206F"/>
    <w:rsid w:val="00A82240"/>
    <w:rsid w:val="00A82346"/>
    <w:rsid w:val="00A83D72"/>
    <w:rsid w:val="00A84464"/>
    <w:rsid w:val="00A8485E"/>
    <w:rsid w:val="00A849EF"/>
    <w:rsid w:val="00A84C86"/>
    <w:rsid w:val="00A86C2E"/>
    <w:rsid w:val="00A87997"/>
    <w:rsid w:val="00A87999"/>
    <w:rsid w:val="00A9066A"/>
    <w:rsid w:val="00A91160"/>
    <w:rsid w:val="00A91924"/>
    <w:rsid w:val="00A92A9A"/>
    <w:rsid w:val="00A93564"/>
    <w:rsid w:val="00A94C11"/>
    <w:rsid w:val="00A94F29"/>
    <w:rsid w:val="00A95E01"/>
    <w:rsid w:val="00A96290"/>
    <w:rsid w:val="00A963A3"/>
    <w:rsid w:val="00A9671C"/>
    <w:rsid w:val="00A96862"/>
    <w:rsid w:val="00A96C88"/>
    <w:rsid w:val="00A973D8"/>
    <w:rsid w:val="00A97DA2"/>
    <w:rsid w:val="00AA1154"/>
    <w:rsid w:val="00AA13E2"/>
    <w:rsid w:val="00AA14C3"/>
    <w:rsid w:val="00AA1944"/>
    <w:rsid w:val="00AA31D3"/>
    <w:rsid w:val="00AA3601"/>
    <w:rsid w:val="00AA3DD5"/>
    <w:rsid w:val="00AA416D"/>
    <w:rsid w:val="00AA4F35"/>
    <w:rsid w:val="00AA5691"/>
    <w:rsid w:val="00AA5E39"/>
    <w:rsid w:val="00AA74D0"/>
    <w:rsid w:val="00AA74E7"/>
    <w:rsid w:val="00AA754C"/>
    <w:rsid w:val="00AA76CE"/>
    <w:rsid w:val="00AB04FB"/>
    <w:rsid w:val="00AB0F79"/>
    <w:rsid w:val="00AB1CD0"/>
    <w:rsid w:val="00AB1EC0"/>
    <w:rsid w:val="00AB2034"/>
    <w:rsid w:val="00AB21D9"/>
    <w:rsid w:val="00AB3249"/>
    <w:rsid w:val="00AB3740"/>
    <w:rsid w:val="00AB5157"/>
    <w:rsid w:val="00AB55AC"/>
    <w:rsid w:val="00AB6C35"/>
    <w:rsid w:val="00AB6E6B"/>
    <w:rsid w:val="00AB7C80"/>
    <w:rsid w:val="00AC0727"/>
    <w:rsid w:val="00AC178C"/>
    <w:rsid w:val="00AC1FA8"/>
    <w:rsid w:val="00AC2B63"/>
    <w:rsid w:val="00AC2FF9"/>
    <w:rsid w:val="00AC43D6"/>
    <w:rsid w:val="00AC47DF"/>
    <w:rsid w:val="00AC4BFF"/>
    <w:rsid w:val="00AC4C42"/>
    <w:rsid w:val="00AC4E29"/>
    <w:rsid w:val="00AC59FD"/>
    <w:rsid w:val="00AC6A5F"/>
    <w:rsid w:val="00AC7061"/>
    <w:rsid w:val="00AC7494"/>
    <w:rsid w:val="00AC790E"/>
    <w:rsid w:val="00AD0ACD"/>
    <w:rsid w:val="00AD0C66"/>
    <w:rsid w:val="00AD1811"/>
    <w:rsid w:val="00AD1F11"/>
    <w:rsid w:val="00AD20C5"/>
    <w:rsid w:val="00AD2457"/>
    <w:rsid w:val="00AD29EB"/>
    <w:rsid w:val="00AD32A8"/>
    <w:rsid w:val="00AD41C1"/>
    <w:rsid w:val="00AD4362"/>
    <w:rsid w:val="00AD47C0"/>
    <w:rsid w:val="00AD49C2"/>
    <w:rsid w:val="00AD7A4A"/>
    <w:rsid w:val="00AD7B85"/>
    <w:rsid w:val="00AE040B"/>
    <w:rsid w:val="00AE0477"/>
    <w:rsid w:val="00AE1191"/>
    <w:rsid w:val="00AE1769"/>
    <w:rsid w:val="00AE18F1"/>
    <w:rsid w:val="00AE1D17"/>
    <w:rsid w:val="00AE32AA"/>
    <w:rsid w:val="00AE3813"/>
    <w:rsid w:val="00AE5DE7"/>
    <w:rsid w:val="00AE6E0B"/>
    <w:rsid w:val="00AF081D"/>
    <w:rsid w:val="00AF2018"/>
    <w:rsid w:val="00AF2A72"/>
    <w:rsid w:val="00AF2C78"/>
    <w:rsid w:val="00AF2F9A"/>
    <w:rsid w:val="00AF3271"/>
    <w:rsid w:val="00AF3431"/>
    <w:rsid w:val="00AF3DE5"/>
    <w:rsid w:val="00AF40AC"/>
    <w:rsid w:val="00AF6366"/>
    <w:rsid w:val="00B00D9F"/>
    <w:rsid w:val="00B00FC1"/>
    <w:rsid w:val="00B02F83"/>
    <w:rsid w:val="00B03A8D"/>
    <w:rsid w:val="00B03AE7"/>
    <w:rsid w:val="00B04677"/>
    <w:rsid w:val="00B054C8"/>
    <w:rsid w:val="00B05A08"/>
    <w:rsid w:val="00B05C0D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9DB"/>
    <w:rsid w:val="00B14063"/>
    <w:rsid w:val="00B14104"/>
    <w:rsid w:val="00B146DA"/>
    <w:rsid w:val="00B148B7"/>
    <w:rsid w:val="00B151BE"/>
    <w:rsid w:val="00B15382"/>
    <w:rsid w:val="00B153B7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0D6"/>
    <w:rsid w:val="00B22151"/>
    <w:rsid w:val="00B22242"/>
    <w:rsid w:val="00B22A1E"/>
    <w:rsid w:val="00B2444E"/>
    <w:rsid w:val="00B2453E"/>
    <w:rsid w:val="00B24615"/>
    <w:rsid w:val="00B24E06"/>
    <w:rsid w:val="00B252EE"/>
    <w:rsid w:val="00B25F4A"/>
    <w:rsid w:val="00B25FF5"/>
    <w:rsid w:val="00B26876"/>
    <w:rsid w:val="00B26B60"/>
    <w:rsid w:val="00B26BC7"/>
    <w:rsid w:val="00B3004B"/>
    <w:rsid w:val="00B30D55"/>
    <w:rsid w:val="00B31BBA"/>
    <w:rsid w:val="00B31C63"/>
    <w:rsid w:val="00B32B05"/>
    <w:rsid w:val="00B32BE8"/>
    <w:rsid w:val="00B33E84"/>
    <w:rsid w:val="00B34971"/>
    <w:rsid w:val="00B35A7C"/>
    <w:rsid w:val="00B35D9B"/>
    <w:rsid w:val="00B36567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38BC"/>
    <w:rsid w:val="00B54573"/>
    <w:rsid w:val="00B54815"/>
    <w:rsid w:val="00B54D64"/>
    <w:rsid w:val="00B55DB3"/>
    <w:rsid w:val="00B55E03"/>
    <w:rsid w:val="00B55E8B"/>
    <w:rsid w:val="00B570CF"/>
    <w:rsid w:val="00B57B80"/>
    <w:rsid w:val="00B60A75"/>
    <w:rsid w:val="00B60B38"/>
    <w:rsid w:val="00B60B5F"/>
    <w:rsid w:val="00B60CFE"/>
    <w:rsid w:val="00B6113E"/>
    <w:rsid w:val="00B61D19"/>
    <w:rsid w:val="00B61EF0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F92"/>
    <w:rsid w:val="00B7513E"/>
    <w:rsid w:val="00B75208"/>
    <w:rsid w:val="00B75553"/>
    <w:rsid w:val="00B7595B"/>
    <w:rsid w:val="00B75EE1"/>
    <w:rsid w:val="00B76E54"/>
    <w:rsid w:val="00B76E58"/>
    <w:rsid w:val="00B7710D"/>
    <w:rsid w:val="00B7739F"/>
    <w:rsid w:val="00B77D6F"/>
    <w:rsid w:val="00B80FD6"/>
    <w:rsid w:val="00B819BD"/>
    <w:rsid w:val="00B81B05"/>
    <w:rsid w:val="00B81D2E"/>
    <w:rsid w:val="00B81F83"/>
    <w:rsid w:val="00B82643"/>
    <w:rsid w:val="00B83683"/>
    <w:rsid w:val="00B84530"/>
    <w:rsid w:val="00B8461B"/>
    <w:rsid w:val="00B84B6E"/>
    <w:rsid w:val="00B858DB"/>
    <w:rsid w:val="00B85923"/>
    <w:rsid w:val="00B870D6"/>
    <w:rsid w:val="00B87A17"/>
    <w:rsid w:val="00B87F93"/>
    <w:rsid w:val="00B903C2"/>
    <w:rsid w:val="00B906FF"/>
    <w:rsid w:val="00B9279F"/>
    <w:rsid w:val="00B92995"/>
    <w:rsid w:val="00B92CBD"/>
    <w:rsid w:val="00B93022"/>
    <w:rsid w:val="00B93692"/>
    <w:rsid w:val="00B938E1"/>
    <w:rsid w:val="00B9428B"/>
    <w:rsid w:val="00B947A7"/>
    <w:rsid w:val="00B94E6B"/>
    <w:rsid w:val="00B955C3"/>
    <w:rsid w:val="00B957F4"/>
    <w:rsid w:val="00B958F1"/>
    <w:rsid w:val="00B9597D"/>
    <w:rsid w:val="00B968F2"/>
    <w:rsid w:val="00B96C01"/>
    <w:rsid w:val="00B96C86"/>
    <w:rsid w:val="00B96E86"/>
    <w:rsid w:val="00B97B12"/>
    <w:rsid w:val="00BA0577"/>
    <w:rsid w:val="00BA081E"/>
    <w:rsid w:val="00BA08D8"/>
    <w:rsid w:val="00BA1A00"/>
    <w:rsid w:val="00BA247D"/>
    <w:rsid w:val="00BA2A00"/>
    <w:rsid w:val="00BA3C54"/>
    <w:rsid w:val="00BA3DDD"/>
    <w:rsid w:val="00BA4184"/>
    <w:rsid w:val="00BA5E93"/>
    <w:rsid w:val="00BA66B7"/>
    <w:rsid w:val="00BA6CA4"/>
    <w:rsid w:val="00BB0B93"/>
    <w:rsid w:val="00BB148A"/>
    <w:rsid w:val="00BB17FC"/>
    <w:rsid w:val="00BB2E05"/>
    <w:rsid w:val="00BB3434"/>
    <w:rsid w:val="00BB38E8"/>
    <w:rsid w:val="00BB4DB2"/>
    <w:rsid w:val="00BB5729"/>
    <w:rsid w:val="00BB5BA0"/>
    <w:rsid w:val="00BB66AF"/>
    <w:rsid w:val="00BC0606"/>
    <w:rsid w:val="00BC176C"/>
    <w:rsid w:val="00BC20E5"/>
    <w:rsid w:val="00BC371E"/>
    <w:rsid w:val="00BC3AAC"/>
    <w:rsid w:val="00BC3B6A"/>
    <w:rsid w:val="00BC4AB5"/>
    <w:rsid w:val="00BC4D65"/>
    <w:rsid w:val="00BC4EE8"/>
    <w:rsid w:val="00BC5C7A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94"/>
    <w:rsid w:val="00BD286F"/>
    <w:rsid w:val="00BD2D88"/>
    <w:rsid w:val="00BD2DA5"/>
    <w:rsid w:val="00BD2F36"/>
    <w:rsid w:val="00BD30FC"/>
    <w:rsid w:val="00BD3837"/>
    <w:rsid w:val="00BD39D5"/>
    <w:rsid w:val="00BD3B32"/>
    <w:rsid w:val="00BD3EF7"/>
    <w:rsid w:val="00BD4267"/>
    <w:rsid w:val="00BD46DB"/>
    <w:rsid w:val="00BD4CA6"/>
    <w:rsid w:val="00BD50C5"/>
    <w:rsid w:val="00BD609F"/>
    <w:rsid w:val="00BD67BD"/>
    <w:rsid w:val="00BD73F5"/>
    <w:rsid w:val="00BD7503"/>
    <w:rsid w:val="00BD7ACF"/>
    <w:rsid w:val="00BE0318"/>
    <w:rsid w:val="00BE031A"/>
    <w:rsid w:val="00BE074F"/>
    <w:rsid w:val="00BE2136"/>
    <w:rsid w:val="00BE2663"/>
    <w:rsid w:val="00BE3A44"/>
    <w:rsid w:val="00BE4595"/>
    <w:rsid w:val="00BE4852"/>
    <w:rsid w:val="00BE49BF"/>
    <w:rsid w:val="00BE4B1F"/>
    <w:rsid w:val="00BE5542"/>
    <w:rsid w:val="00BE595A"/>
    <w:rsid w:val="00BE59C4"/>
    <w:rsid w:val="00BE68CF"/>
    <w:rsid w:val="00BE6C19"/>
    <w:rsid w:val="00BE749D"/>
    <w:rsid w:val="00BF021E"/>
    <w:rsid w:val="00BF0611"/>
    <w:rsid w:val="00BF14D7"/>
    <w:rsid w:val="00BF266E"/>
    <w:rsid w:val="00BF2991"/>
    <w:rsid w:val="00BF2AA4"/>
    <w:rsid w:val="00BF372D"/>
    <w:rsid w:val="00BF4BDB"/>
    <w:rsid w:val="00BF4D83"/>
    <w:rsid w:val="00BF62AD"/>
    <w:rsid w:val="00BF6645"/>
    <w:rsid w:val="00BF711F"/>
    <w:rsid w:val="00BF7487"/>
    <w:rsid w:val="00BF774C"/>
    <w:rsid w:val="00C013D6"/>
    <w:rsid w:val="00C01810"/>
    <w:rsid w:val="00C01A70"/>
    <w:rsid w:val="00C02397"/>
    <w:rsid w:val="00C02A59"/>
    <w:rsid w:val="00C02D8A"/>
    <w:rsid w:val="00C03555"/>
    <w:rsid w:val="00C04D46"/>
    <w:rsid w:val="00C10352"/>
    <w:rsid w:val="00C10A4D"/>
    <w:rsid w:val="00C10CB9"/>
    <w:rsid w:val="00C10D87"/>
    <w:rsid w:val="00C11B03"/>
    <w:rsid w:val="00C12786"/>
    <w:rsid w:val="00C12916"/>
    <w:rsid w:val="00C129CE"/>
    <w:rsid w:val="00C12B51"/>
    <w:rsid w:val="00C12C6A"/>
    <w:rsid w:val="00C139A8"/>
    <w:rsid w:val="00C13E3A"/>
    <w:rsid w:val="00C1587A"/>
    <w:rsid w:val="00C160F4"/>
    <w:rsid w:val="00C162C4"/>
    <w:rsid w:val="00C16CAB"/>
    <w:rsid w:val="00C17DBD"/>
    <w:rsid w:val="00C17F2A"/>
    <w:rsid w:val="00C20286"/>
    <w:rsid w:val="00C203FD"/>
    <w:rsid w:val="00C21632"/>
    <w:rsid w:val="00C228EB"/>
    <w:rsid w:val="00C23181"/>
    <w:rsid w:val="00C23E7E"/>
    <w:rsid w:val="00C2422B"/>
    <w:rsid w:val="00C24281"/>
    <w:rsid w:val="00C2462E"/>
    <w:rsid w:val="00C24A68"/>
    <w:rsid w:val="00C257B0"/>
    <w:rsid w:val="00C25876"/>
    <w:rsid w:val="00C25E3B"/>
    <w:rsid w:val="00C25F9F"/>
    <w:rsid w:val="00C26223"/>
    <w:rsid w:val="00C26862"/>
    <w:rsid w:val="00C26B3A"/>
    <w:rsid w:val="00C3030F"/>
    <w:rsid w:val="00C307C8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4ED7"/>
    <w:rsid w:val="00C3555B"/>
    <w:rsid w:val="00C359F0"/>
    <w:rsid w:val="00C35D64"/>
    <w:rsid w:val="00C35DBD"/>
    <w:rsid w:val="00C378B6"/>
    <w:rsid w:val="00C4002C"/>
    <w:rsid w:val="00C40346"/>
    <w:rsid w:val="00C4168A"/>
    <w:rsid w:val="00C41DA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F8F"/>
    <w:rsid w:val="00C6109A"/>
    <w:rsid w:val="00C61630"/>
    <w:rsid w:val="00C618CC"/>
    <w:rsid w:val="00C61D19"/>
    <w:rsid w:val="00C639A8"/>
    <w:rsid w:val="00C651E4"/>
    <w:rsid w:val="00C659DA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193E"/>
    <w:rsid w:val="00C8264D"/>
    <w:rsid w:val="00C828B8"/>
    <w:rsid w:val="00C8356F"/>
    <w:rsid w:val="00C83A13"/>
    <w:rsid w:val="00C83AE5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455D"/>
    <w:rsid w:val="00C94B17"/>
    <w:rsid w:val="00C94B6D"/>
    <w:rsid w:val="00C951DE"/>
    <w:rsid w:val="00C95956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8D9"/>
    <w:rsid w:val="00CA3D0C"/>
    <w:rsid w:val="00CA3FC2"/>
    <w:rsid w:val="00CA4166"/>
    <w:rsid w:val="00CA4251"/>
    <w:rsid w:val="00CA4501"/>
    <w:rsid w:val="00CA496C"/>
    <w:rsid w:val="00CA4A1F"/>
    <w:rsid w:val="00CA4A7E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4014"/>
    <w:rsid w:val="00CB47A2"/>
    <w:rsid w:val="00CB4FB2"/>
    <w:rsid w:val="00CB5563"/>
    <w:rsid w:val="00CB69BA"/>
    <w:rsid w:val="00CB6BBF"/>
    <w:rsid w:val="00CB6C43"/>
    <w:rsid w:val="00CB7E17"/>
    <w:rsid w:val="00CC0573"/>
    <w:rsid w:val="00CC0714"/>
    <w:rsid w:val="00CC0D7A"/>
    <w:rsid w:val="00CC0E2E"/>
    <w:rsid w:val="00CC1DF7"/>
    <w:rsid w:val="00CC1E29"/>
    <w:rsid w:val="00CC1F99"/>
    <w:rsid w:val="00CC29A1"/>
    <w:rsid w:val="00CC29CE"/>
    <w:rsid w:val="00CC2F45"/>
    <w:rsid w:val="00CC3BBA"/>
    <w:rsid w:val="00CC4802"/>
    <w:rsid w:val="00CC559E"/>
    <w:rsid w:val="00CC7BBC"/>
    <w:rsid w:val="00CC7E1A"/>
    <w:rsid w:val="00CC7E1E"/>
    <w:rsid w:val="00CD0B23"/>
    <w:rsid w:val="00CD0EF9"/>
    <w:rsid w:val="00CD1947"/>
    <w:rsid w:val="00CD20FD"/>
    <w:rsid w:val="00CD2747"/>
    <w:rsid w:val="00CD2F7B"/>
    <w:rsid w:val="00CD3CC5"/>
    <w:rsid w:val="00CD4C7B"/>
    <w:rsid w:val="00CD4D94"/>
    <w:rsid w:val="00CD5027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313"/>
    <w:rsid w:val="00CE6BBF"/>
    <w:rsid w:val="00CE6C7A"/>
    <w:rsid w:val="00CE740B"/>
    <w:rsid w:val="00CF0BB6"/>
    <w:rsid w:val="00CF0F16"/>
    <w:rsid w:val="00CF10AC"/>
    <w:rsid w:val="00CF14BD"/>
    <w:rsid w:val="00CF18C9"/>
    <w:rsid w:val="00CF18E5"/>
    <w:rsid w:val="00CF28EB"/>
    <w:rsid w:val="00CF3096"/>
    <w:rsid w:val="00CF3667"/>
    <w:rsid w:val="00CF3E40"/>
    <w:rsid w:val="00CF4274"/>
    <w:rsid w:val="00CF43F8"/>
    <w:rsid w:val="00CF4483"/>
    <w:rsid w:val="00CF4C3B"/>
    <w:rsid w:val="00CF59AD"/>
    <w:rsid w:val="00CF6230"/>
    <w:rsid w:val="00CF762E"/>
    <w:rsid w:val="00D00478"/>
    <w:rsid w:val="00D00C3F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07E2A"/>
    <w:rsid w:val="00D10951"/>
    <w:rsid w:val="00D11D6E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17C3F"/>
    <w:rsid w:val="00D203BA"/>
    <w:rsid w:val="00D20564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277C0"/>
    <w:rsid w:val="00D30BCB"/>
    <w:rsid w:val="00D30C3E"/>
    <w:rsid w:val="00D31563"/>
    <w:rsid w:val="00D31CB8"/>
    <w:rsid w:val="00D32271"/>
    <w:rsid w:val="00D333C8"/>
    <w:rsid w:val="00D338A9"/>
    <w:rsid w:val="00D33927"/>
    <w:rsid w:val="00D340A9"/>
    <w:rsid w:val="00D340DA"/>
    <w:rsid w:val="00D351FD"/>
    <w:rsid w:val="00D35917"/>
    <w:rsid w:val="00D36D04"/>
    <w:rsid w:val="00D37F9D"/>
    <w:rsid w:val="00D41878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180"/>
    <w:rsid w:val="00D50815"/>
    <w:rsid w:val="00D51B26"/>
    <w:rsid w:val="00D51CA1"/>
    <w:rsid w:val="00D524EA"/>
    <w:rsid w:val="00D526F9"/>
    <w:rsid w:val="00D52838"/>
    <w:rsid w:val="00D52D99"/>
    <w:rsid w:val="00D530AE"/>
    <w:rsid w:val="00D53494"/>
    <w:rsid w:val="00D53C38"/>
    <w:rsid w:val="00D53ECE"/>
    <w:rsid w:val="00D545A2"/>
    <w:rsid w:val="00D55064"/>
    <w:rsid w:val="00D557E2"/>
    <w:rsid w:val="00D55A85"/>
    <w:rsid w:val="00D57D9F"/>
    <w:rsid w:val="00D607AA"/>
    <w:rsid w:val="00D61B24"/>
    <w:rsid w:val="00D620FC"/>
    <w:rsid w:val="00D625F0"/>
    <w:rsid w:val="00D62B90"/>
    <w:rsid w:val="00D62F99"/>
    <w:rsid w:val="00D64C40"/>
    <w:rsid w:val="00D6547E"/>
    <w:rsid w:val="00D6571F"/>
    <w:rsid w:val="00D65845"/>
    <w:rsid w:val="00D65D8F"/>
    <w:rsid w:val="00D66C8B"/>
    <w:rsid w:val="00D67F22"/>
    <w:rsid w:val="00D706CA"/>
    <w:rsid w:val="00D70829"/>
    <w:rsid w:val="00D70CC2"/>
    <w:rsid w:val="00D71875"/>
    <w:rsid w:val="00D71AA9"/>
    <w:rsid w:val="00D727EE"/>
    <w:rsid w:val="00D72D2D"/>
    <w:rsid w:val="00D7347C"/>
    <w:rsid w:val="00D738D6"/>
    <w:rsid w:val="00D75538"/>
    <w:rsid w:val="00D75F05"/>
    <w:rsid w:val="00D765CD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103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98E"/>
    <w:rsid w:val="00D86E6F"/>
    <w:rsid w:val="00D87537"/>
    <w:rsid w:val="00D87E00"/>
    <w:rsid w:val="00D90525"/>
    <w:rsid w:val="00D9134D"/>
    <w:rsid w:val="00D919D2"/>
    <w:rsid w:val="00D919E9"/>
    <w:rsid w:val="00D91D44"/>
    <w:rsid w:val="00D920BD"/>
    <w:rsid w:val="00D928F8"/>
    <w:rsid w:val="00D93277"/>
    <w:rsid w:val="00D93573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52BE"/>
    <w:rsid w:val="00DA66E9"/>
    <w:rsid w:val="00DA6803"/>
    <w:rsid w:val="00DA7A03"/>
    <w:rsid w:val="00DB0613"/>
    <w:rsid w:val="00DB1147"/>
    <w:rsid w:val="00DB1818"/>
    <w:rsid w:val="00DB1F57"/>
    <w:rsid w:val="00DB3031"/>
    <w:rsid w:val="00DB350F"/>
    <w:rsid w:val="00DB3DCC"/>
    <w:rsid w:val="00DB41C9"/>
    <w:rsid w:val="00DB5C8B"/>
    <w:rsid w:val="00DB5EAD"/>
    <w:rsid w:val="00DB6076"/>
    <w:rsid w:val="00DB68E2"/>
    <w:rsid w:val="00DB6CDF"/>
    <w:rsid w:val="00DB6D09"/>
    <w:rsid w:val="00DB73BD"/>
    <w:rsid w:val="00DB7FE1"/>
    <w:rsid w:val="00DC01CC"/>
    <w:rsid w:val="00DC1D94"/>
    <w:rsid w:val="00DC309B"/>
    <w:rsid w:val="00DC373B"/>
    <w:rsid w:val="00DC3A8A"/>
    <w:rsid w:val="00DC3B6C"/>
    <w:rsid w:val="00DC3BE5"/>
    <w:rsid w:val="00DC3D1D"/>
    <w:rsid w:val="00DC3D64"/>
    <w:rsid w:val="00DC3DC6"/>
    <w:rsid w:val="00DC4091"/>
    <w:rsid w:val="00DC4568"/>
    <w:rsid w:val="00DC4DA2"/>
    <w:rsid w:val="00DC4F85"/>
    <w:rsid w:val="00DC58BA"/>
    <w:rsid w:val="00DC658E"/>
    <w:rsid w:val="00DC7DC9"/>
    <w:rsid w:val="00DC7F22"/>
    <w:rsid w:val="00DD029F"/>
    <w:rsid w:val="00DD0353"/>
    <w:rsid w:val="00DD03A7"/>
    <w:rsid w:val="00DD0429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D7595"/>
    <w:rsid w:val="00DD7D9B"/>
    <w:rsid w:val="00DE0672"/>
    <w:rsid w:val="00DE2655"/>
    <w:rsid w:val="00DE2E83"/>
    <w:rsid w:val="00DE3E1C"/>
    <w:rsid w:val="00DE3F3B"/>
    <w:rsid w:val="00DE4152"/>
    <w:rsid w:val="00DE41C2"/>
    <w:rsid w:val="00DE5D0B"/>
    <w:rsid w:val="00DE6A61"/>
    <w:rsid w:val="00DE6B58"/>
    <w:rsid w:val="00DE6CC7"/>
    <w:rsid w:val="00DE7123"/>
    <w:rsid w:val="00DE7607"/>
    <w:rsid w:val="00DF2874"/>
    <w:rsid w:val="00DF2A8F"/>
    <w:rsid w:val="00DF2AE2"/>
    <w:rsid w:val="00DF3119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4732"/>
    <w:rsid w:val="00E0503D"/>
    <w:rsid w:val="00E05125"/>
    <w:rsid w:val="00E05877"/>
    <w:rsid w:val="00E05E79"/>
    <w:rsid w:val="00E071FD"/>
    <w:rsid w:val="00E078BE"/>
    <w:rsid w:val="00E07BB1"/>
    <w:rsid w:val="00E100A1"/>
    <w:rsid w:val="00E10401"/>
    <w:rsid w:val="00E1056A"/>
    <w:rsid w:val="00E106C9"/>
    <w:rsid w:val="00E10CBF"/>
    <w:rsid w:val="00E1182C"/>
    <w:rsid w:val="00E12C43"/>
    <w:rsid w:val="00E132C7"/>
    <w:rsid w:val="00E133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DC4"/>
    <w:rsid w:val="00E1768C"/>
    <w:rsid w:val="00E20190"/>
    <w:rsid w:val="00E20289"/>
    <w:rsid w:val="00E20CDC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19C5"/>
    <w:rsid w:val="00E322C5"/>
    <w:rsid w:val="00E32CAB"/>
    <w:rsid w:val="00E3326F"/>
    <w:rsid w:val="00E33458"/>
    <w:rsid w:val="00E337B9"/>
    <w:rsid w:val="00E33D6B"/>
    <w:rsid w:val="00E33E56"/>
    <w:rsid w:val="00E341EC"/>
    <w:rsid w:val="00E3482C"/>
    <w:rsid w:val="00E3510D"/>
    <w:rsid w:val="00E35567"/>
    <w:rsid w:val="00E35A69"/>
    <w:rsid w:val="00E36586"/>
    <w:rsid w:val="00E36F2E"/>
    <w:rsid w:val="00E37001"/>
    <w:rsid w:val="00E4045F"/>
    <w:rsid w:val="00E40AF9"/>
    <w:rsid w:val="00E4112C"/>
    <w:rsid w:val="00E412D9"/>
    <w:rsid w:val="00E41B6E"/>
    <w:rsid w:val="00E42951"/>
    <w:rsid w:val="00E42A11"/>
    <w:rsid w:val="00E435DC"/>
    <w:rsid w:val="00E43AA4"/>
    <w:rsid w:val="00E4440B"/>
    <w:rsid w:val="00E44BD9"/>
    <w:rsid w:val="00E450A1"/>
    <w:rsid w:val="00E453DE"/>
    <w:rsid w:val="00E454C7"/>
    <w:rsid w:val="00E45722"/>
    <w:rsid w:val="00E459F3"/>
    <w:rsid w:val="00E45A11"/>
    <w:rsid w:val="00E46326"/>
    <w:rsid w:val="00E46A3B"/>
    <w:rsid w:val="00E46D95"/>
    <w:rsid w:val="00E4756B"/>
    <w:rsid w:val="00E5122E"/>
    <w:rsid w:val="00E52A35"/>
    <w:rsid w:val="00E5322D"/>
    <w:rsid w:val="00E53962"/>
    <w:rsid w:val="00E5474E"/>
    <w:rsid w:val="00E54788"/>
    <w:rsid w:val="00E54AC5"/>
    <w:rsid w:val="00E56E41"/>
    <w:rsid w:val="00E57351"/>
    <w:rsid w:val="00E5746D"/>
    <w:rsid w:val="00E575CF"/>
    <w:rsid w:val="00E60E0E"/>
    <w:rsid w:val="00E6140C"/>
    <w:rsid w:val="00E622D3"/>
    <w:rsid w:val="00E62835"/>
    <w:rsid w:val="00E63184"/>
    <w:rsid w:val="00E6352F"/>
    <w:rsid w:val="00E638C9"/>
    <w:rsid w:val="00E63ADA"/>
    <w:rsid w:val="00E63C74"/>
    <w:rsid w:val="00E666C4"/>
    <w:rsid w:val="00E66811"/>
    <w:rsid w:val="00E67834"/>
    <w:rsid w:val="00E70A56"/>
    <w:rsid w:val="00E71E8D"/>
    <w:rsid w:val="00E728FF"/>
    <w:rsid w:val="00E73AFB"/>
    <w:rsid w:val="00E743E5"/>
    <w:rsid w:val="00E74FA0"/>
    <w:rsid w:val="00E7504C"/>
    <w:rsid w:val="00E75718"/>
    <w:rsid w:val="00E75DB9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405A"/>
    <w:rsid w:val="00E8517A"/>
    <w:rsid w:val="00E854B4"/>
    <w:rsid w:val="00E85882"/>
    <w:rsid w:val="00E86088"/>
    <w:rsid w:val="00E86E5A"/>
    <w:rsid w:val="00E879EA"/>
    <w:rsid w:val="00E87DC0"/>
    <w:rsid w:val="00E90967"/>
    <w:rsid w:val="00E915F0"/>
    <w:rsid w:val="00E91663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97BAC"/>
    <w:rsid w:val="00EA03EE"/>
    <w:rsid w:val="00EA05AE"/>
    <w:rsid w:val="00EA07E6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B07CE"/>
    <w:rsid w:val="00EB0DEB"/>
    <w:rsid w:val="00EB105D"/>
    <w:rsid w:val="00EB1504"/>
    <w:rsid w:val="00EB162F"/>
    <w:rsid w:val="00EB1DF0"/>
    <w:rsid w:val="00EB1F8A"/>
    <w:rsid w:val="00EB2691"/>
    <w:rsid w:val="00EB2948"/>
    <w:rsid w:val="00EB296D"/>
    <w:rsid w:val="00EB2BA5"/>
    <w:rsid w:val="00EB35F2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3D67"/>
    <w:rsid w:val="00EC481E"/>
    <w:rsid w:val="00EC4A25"/>
    <w:rsid w:val="00EC4BE5"/>
    <w:rsid w:val="00EC4C57"/>
    <w:rsid w:val="00EC4DA3"/>
    <w:rsid w:val="00EC52A2"/>
    <w:rsid w:val="00EC574B"/>
    <w:rsid w:val="00EC5943"/>
    <w:rsid w:val="00EC7A4F"/>
    <w:rsid w:val="00EC7DAF"/>
    <w:rsid w:val="00ED0737"/>
    <w:rsid w:val="00ED1455"/>
    <w:rsid w:val="00ED1B0E"/>
    <w:rsid w:val="00ED204D"/>
    <w:rsid w:val="00ED2058"/>
    <w:rsid w:val="00ED26A5"/>
    <w:rsid w:val="00ED3228"/>
    <w:rsid w:val="00ED4E8D"/>
    <w:rsid w:val="00ED517B"/>
    <w:rsid w:val="00ED518C"/>
    <w:rsid w:val="00ED6718"/>
    <w:rsid w:val="00ED67F8"/>
    <w:rsid w:val="00ED7340"/>
    <w:rsid w:val="00ED7989"/>
    <w:rsid w:val="00ED7C5D"/>
    <w:rsid w:val="00ED7DD5"/>
    <w:rsid w:val="00EE0E2B"/>
    <w:rsid w:val="00EE0F92"/>
    <w:rsid w:val="00EE0F99"/>
    <w:rsid w:val="00EE0F9D"/>
    <w:rsid w:val="00EE1156"/>
    <w:rsid w:val="00EE29DC"/>
    <w:rsid w:val="00EE2A7F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F081D"/>
    <w:rsid w:val="00EF42B4"/>
    <w:rsid w:val="00EF4555"/>
    <w:rsid w:val="00EF4A9F"/>
    <w:rsid w:val="00EF4B5E"/>
    <w:rsid w:val="00EF4D6A"/>
    <w:rsid w:val="00EF53BF"/>
    <w:rsid w:val="00EF55D4"/>
    <w:rsid w:val="00EF62EF"/>
    <w:rsid w:val="00EF6B50"/>
    <w:rsid w:val="00EF70AE"/>
    <w:rsid w:val="00EF7393"/>
    <w:rsid w:val="00EF7774"/>
    <w:rsid w:val="00EF7C08"/>
    <w:rsid w:val="00F004BA"/>
    <w:rsid w:val="00F020F6"/>
    <w:rsid w:val="00F025A2"/>
    <w:rsid w:val="00F02784"/>
    <w:rsid w:val="00F02A0D"/>
    <w:rsid w:val="00F035DB"/>
    <w:rsid w:val="00F03644"/>
    <w:rsid w:val="00F0411D"/>
    <w:rsid w:val="00F0533C"/>
    <w:rsid w:val="00F0540C"/>
    <w:rsid w:val="00F05426"/>
    <w:rsid w:val="00F05719"/>
    <w:rsid w:val="00F0647C"/>
    <w:rsid w:val="00F06CDF"/>
    <w:rsid w:val="00F07388"/>
    <w:rsid w:val="00F078C8"/>
    <w:rsid w:val="00F07FBA"/>
    <w:rsid w:val="00F10B09"/>
    <w:rsid w:val="00F110DD"/>
    <w:rsid w:val="00F11DAE"/>
    <w:rsid w:val="00F125D7"/>
    <w:rsid w:val="00F12FF8"/>
    <w:rsid w:val="00F137D3"/>
    <w:rsid w:val="00F139BA"/>
    <w:rsid w:val="00F14740"/>
    <w:rsid w:val="00F15685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5508"/>
    <w:rsid w:val="00F25B51"/>
    <w:rsid w:val="00F271B4"/>
    <w:rsid w:val="00F272B5"/>
    <w:rsid w:val="00F27C1E"/>
    <w:rsid w:val="00F32066"/>
    <w:rsid w:val="00F32197"/>
    <w:rsid w:val="00F32209"/>
    <w:rsid w:val="00F3283D"/>
    <w:rsid w:val="00F33D9C"/>
    <w:rsid w:val="00F360F1"/>
    <w:rsid w:val="00F36BF4"/>
    <w:rsid w:val="00F37743"/>
    <w:rsid w:val="00F377D8"/>
    <w:rsid w:val="00F37D68"/>
    <w:rsid w:val="00F406BB"/>
    <w:rsid w:val="00F414C7"/>
    <w:rsid w:val="00F417B5"/>
    <w:rsid w:val="00F419F4"/>
    <w:rsid w:val="00F4279C"/>
    <w:rsid w:val="00F42F3F"/>
    <w:rsid w:val="00F45897"/>
    <w:rsid w:val="00F4721A"/>
    <w:rsid w:val="00F472DD"/>
    <w:rsid w:val="00F47C01"/>
    <w:rsid w:val="00F51847"/>
    <w:rsid w:val="00F52E57"/>
    <w:rsid w:val="00F53634"/>
    <w:rsid w:val="00F53872"/>
    <w:rsid w:val="00F539EF"/>
    <w:rsid w:val="00F54767"/>
    <w:rsid w:val="00F54A3D"/>
    <w:rsid w:val="00F54B11"/>
    <w:rsid w:val="00F54F35"/>
    <w:rsid w:val="00F55391"/>
    <w:rsid w:val="00F55B51"/>
    <w:rsid w:val="00F5608E"/>
    <w:rsid w:val="00F56161"/>
    <w:rsid w:val="00F56962"/>
    <w:rsid w:val="00F56B69"/>
    <w:rsid w:val="00F57A8E"/>
    <w:rsid w:val="00F60927"/>
    <w:rsid w:val="00F60C9C"/>
    <w:rsid w:val="00F617CB"/>
    <w:rsid w:val="00F61B3C"/>
    <w:rsid w:val="00F6251B"/>
    <w:rsid w:val="00F634E7"/>
    <w:rsid w:val="00F649C7"/>
    <w:rsid w:val="00F653B8"/>
    <w:rsid w:val="00F6604C"/>
    <w:rsid w:val="00F6613D"/>
    <w:rsid w:val="00F67586"/>
    <w:rsid w:val="00F67808"/>
    <w:rsid w:val="00F67EA8"/>
    <w:rsid w:val="00F67EBD"/>
    <w:rsid w:val="00F70133"/>
    <w:rsid w:val="00F704A2"/>
    <w:rsid w:val="00F70D58"/>
    <w:rsid w:val="00F71AFB"/>
    <w:rsid w:val="00F71DD1"/>
    <w:rsid w:val="00F71ECD"/>
    <w:rsid w:val="00F72630"/>
    <w:rsid w:val="00F72B14"/>
    <w:rsid w:val="00F72BB2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5541"/>
    <w:rsid w:val="00F85773"/>
    <w:rsid w:val="00F86034"/>
    <w:rsid w:val="00F86180"/>
    <w:rsid w:val="00F86A1B"/>
    <w:rsid w:val="00F877D9"/>
    <w:rsid w:val="00F90780"/>
    <w:rsid w:val="00F909AE"/>
    <w:rsid w:val="00F90B38"/>
    <w:rsid w:val="00F913C3"/>
    <w:rsid w:val="00F924BF"/>
    <w:rsid w:val="00F92F93"/>
    <w:rsid w:val="00F935C6"/>
    <w:rsid w:val="00F93E68"/>
    <w:rsid w:val="00F940DA"/>
    <w:rsid w:val="00F944F2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69A"/>
    <w:rsid w:val="00FA0927"/>
    <w:rsid w:val="00FA1266"/>
    <w:rsid w:val="00FA1923"/>
    <w:rsid w:val="00FA270B"/>
    <w:rsid w:val="00FA386E"/>
    <w:rsid w:val="00FA4236"/>
    <w:rsid w:val="00FA4828"/>
    <w:rsid w:val="00FA4C66"/>
    <w:rsid w:val="00FA5190"/>
    <w:rsid w:val="00FA5286"/>
    <w:rsid w:val="00FA5994"/>
    <w:rsid w:val="00FA5AF6"/>
    <w:rsid w:val="00FA654F"/>
    <w:rsid w:val="00FA68EF"/>
    <w:rsid w:val="00FA6C1A"/>
    <w:rsid w:val="00FA6EE3"/>
    <w:rsid w:val="00FA6F91"/>
    <w:rsid w:val="00FA78DF"/>
    <w:rsid w:val="00FA7CA9"/>
    <w:rsid w:val="00FA7EDB"/>
    <w:rsid w:val="00FB0AF2"/>
    <w:rsid w:val="00FB0AF8"/>
    <w:rsid w:val="00FB1F41"/>
    <w:rsid w:val="00FB20BA"/>
    <w:rsid w:val="00FB2A40"/>
    <w:rsid w:val="00FB3435"/>
    <w:rsid w:val="00FB37BB"/>
    <w:rsid w:val="00FB4561"/>
    <w:rsid w:val="00FB5E4A"/>
    <w:rsid w:val="00FB6179"/>
    <w:rsid w:val="00FB6413"/>
    <w:rsid w:val="00FB66B2"/>
    <w:rsid w:val="00FB6A20"/>
    <w:rsid w:val="00FB6F6D"/>
    <w:rsid w:val="00FB7208"/>
    <w:rsid w:val="00FC010E"/>
    <w:rsid w:val="00FC1192"/>
    <w:rsid w:val="00FC162F"/>
    <w:rsid w:val="00FC258A"/>
    <w:rsid w:val="00FC31A5"/>
    <w:rsid w:val="00FC3B02"/>
    <w:rsid w:val="00FC4099"/>
    <w:rsid w:val="00FC4970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A65"/>
    <w:rsid w:val="00FC7BF6"/>
    <w:rsid w:val="00FD00C4"/>
    <w:rsid w:val="00FD03D1"/>
    <w:rsid w:val="00FD04AB"/>
    <w:rsid w:val="00FD08CC"/>
    <w:rsid w:val="00FD1732"/>
    <w:rsid w:val="00FD2459"/>
    <w:rsid w:val="00FD2723"/>
    <w:rsid w:val="00FD278C"/>
    <w:rsid w:val="00FD34A2"/>
    <w:rsid w:val="00FD3A8D"/>
    <w:rsid w:val="00FD4372"/>
    <w:rsid w:val="00FD48C6"/>
    <w:rsid w:val="00FD4976"/>
    <w:rsid w:val="00FD5296"/>
    <w:rsid w:val="00FD55F8"/>
    <w:rsid w:val="00FD5DB4"/>
    <w:rsid w:val="00FD6820"/>
    <w:rsid w:val="00FD75BE"/>
    <w:rsid w:val="00FE0950"/>
    <w:rsid w:val="00FE0952"/>
    <w:rsid w:val="00FE0C35"/>
    <w:rsid w:val="00FE11DF"/>
    <w:rsid w:val="00FE11F2"/>
    <w:rsid w:val="00FE3361"/>
    <w:rsid w:val="00FE4131"/>
    <w:rsid w:val="00FE497D"/>
    <w:rsid w:val="00FE5036"/>
    <w:rsid w:val="00FE55DC"/>
    <w:rsid w:val="00FE570A"/>
    <w:rsid w:val="00FE59EF"/>
    <w:rsid w:val="00FE71F5"/>
    <w:rsid w:val="00FE7E54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26F9"/>
    <w:rPr>
      <w:color w:val="605E5C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D7595"/>
    <w:pPr>
      <w:numPr>
        <w:numId w:val="11"/>
      </w:numPr>
      <w:ind w:left="0" w:firstLine="0"/>
    </w:pPr>
    <w:rPr>
      <w:rFonts w:eastAsiaTheme="minorHAnsi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D7595"/>
    <w:rPr>
      <w:rFonts w:eastAsiaTheme="minorHAnsi" w:cstheme="minorBidi"/>
      <w:b/>
      <w:iCs/>
      <w:szCs w:val="18"/>
      <w:lang w:val="en-US" w:eastAsia="en-US"/>
    </w:rPr>
  </w:style>
  <w:style w:type="character" w:customStyle="1" w:styleId="B2Char">
    <w:name w:val="B2 Char"/>
    <w:link w:val="B2"/>
    <w:uiPriority w:val="99"/>
    <w:qFormat/>
    <w:rsid w:val="00B75E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1.bin"/><Relationship Id="rId28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2D9F1-94C8-436E-BB61-83B99FF4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1156</TotalTime>
  <Pages>6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12553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250</cp:revision>
  <dcterms:created xsi:type="dcterms:W3CDTF">2019-05-03T13:22:00Z</dcterms:created>
  <dcterms:modified xsi:type="dcterms:W3CDTF">2019-08-16T17:16:00Z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